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024F0" w14:textId="7FD78423" w:rsidR="00EC0BDE" w:rsidRPr="006928C8" w:rsidRDefault="00EC0BDE" w:rsidP="00EC0BDE">
      <w:pPr>
        <w:pStyle w:val="blocktext1"/>
        <w:keepLines w:val="0"/>
        <w:widowControl w:val="0"/>
        <w:suppressAutoHyphens/>
        <w:spacing w:line="240" w:lineRule="auto"/>
        <w:jc w:val="center"/>
        <w:rPr>
          <w:rFonts w:cs="Arial"/>
          <w:b/>
          <w:bCs/>
        </w:rPr>
      </w:pPr>
      <w:r w:rsidRPr="006928C8">
        <w:rPr>
          <w:rFonts w:cs="Arial"/>
          <w:b/>
          <w:bCs/>
        </w:rPr>
        <w:t>THIS ENDORSEMENT CHANGES THE POLICY. PLEASE READ IT CAREFULLY.</w:t>
      </w:r>
    </w:p>
    <w:p w14:paraId="5DB17EF3" w14:textId="77777777" w:rsidR="00EC0BDE" w:rsidRDefault="00EC0BDE" w:rsidP="0003544A">
      <w:pPr>
        <w:pStyle w:val="title18"/>
        <w:pBdr>
          <w:bottom w:val="single" w:sz="4" w:space="1" w:color="auto"/>
        </w:pBdr>
        <w:suppressAutoHyphens/>
        <w:spacing w:line="240" w:lineRule="auto"/>
        <w:rPr>
          <w:sz w:val="32"/>
          <w:szCs w:val="32"/>
        </w:rPr>
      </w:pPr>
    </w:p>
    <w:p w14:paraId="061C4F29" w14:textId="4139B3BF" w:rsidR="0003544A" w:rsidRPr="00F63FF5" w:rsidRDefault="00D462BB" w:rsidP="0003544A">
      <w:pPr>
        <w:pStyle w:val="title18"/>
        <w:pBdr>
          <w:bottom w:val="single" w:sz="4" w:space="1" w:color="auto"/>
        </w:pBdr>
        <w:suppressAutoHyphens/>
        <w:spacing w:line="240" w:lineRule="auto"/>
        <w:rPr>
          <w:sz w:val="32"/>
          <w:szCs w:val="32"/>
        </w:rPr>
      </w:pPr>
      <w:r w:rsidRPr="00F63FF5">
        <w:rPr>
          <w:sz w:val="32"/>
          <w:szCs w:val="32"/>
        </w:rPr>
        <w:t>NEW MEXICO</w:t>
      </w:r>
      <w:r w:rsidR="0003544A" w:rsidRPr="00F63FF5">
        <w:rPr>
          <w:sz w:val="32"/>
          <w:szCs w:val="32"/>
        </w:rPr>
        <w:t xml:space="preserve"> CHANGES</w:t>
      </w:r>
    </w:p>
    <w:p w14:paraId="061C4F2A" w14:textId="77777777" w:rsidR="00D10AE3" w:rsidRPr="00F63FF5" w:rsidRDefault="0003544A" w:rsidP="0003544A">
      <w:pPr>
        <w:pStyle w:val="BodyText"/>
        <w:spacing w:before="80"/>
        <w:jc w:val="center"/>
        <w:rPr>
          <w:b/>
          <w:sz w:val="28"/>
          <w:szCs w:val="28"/>
        </w:rPr>
      </w:pPr>
      <w:r w:rsidRPr="00F63FF5">
        <w:rPr>
          <w:b/>
          <w:sz w:val="28"/>
          <w:szCs w:val="28"/>
        </w:rPr>
        <w:t>Amendatory Endorsement</w:t>
      </w:r>
    </w:p>
    <w:p w14:paraId="061C4F2B" w14:textId="77777777" w:rsidR="00017B0D" w:rsidRPr="00F63FF5" w:rsidRDefault="00017B0D" w:rsidP="007F70C5">
      <w:pPr>
        <w:pStyle w:val="blocktext1"/>
        <w:suppressAutoHyphens/>
        <w:rPr>
          <w:sz w:val="28"/>
          <w:szCs w:val="28"/>
        </w:rPr>
        <w:sectPr w:rsidR="00017B0D" w:rsidRPr="00F63FF5" w:rsidSect="00F50876">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080" w:right="1080" w:bottom="1382" w:left="1080" w:header="720" w:footer="720" w:gutter="0"/>
          <w:cols w:space="480"/>
          <w:titlePg/>
          <w:docGrid w:linePitch="272"/>
        </w:sectPr>
      </w:pPr>
    </w:p>
    <w:p w14:paraId="061C4F2E" w14:textId="77777777" w:rsidR="004C137B" w:rsidRPr="00F63FF5" w:rsidRDefault="004C137B" w:rsidP="00590958">
      <w:pPr>
        <w:pStyle w:val="blocktext1"/>
        <w:keepLines w:val="0"/>
        <w:widowControl w:val="0"/>
        <w:suppressAutoHyphens/>
        <w:spacing w:line="240" w:lineRule="auto"/>
        <w:rPr>
          <w:rFonts w:cs="Arial"/>
        </w:rPr>
      </w:pPr>
      <w:bookmarkStart w:id="0" w:name="EndDoc"/>
      <w:bookmarkEnd w:id="0"/>
    </w:p>
    <w:p w14:paraId="061C4F2F" w14:textId="77777777" w:rsidR="00594DC7" w:rsidRPr="00EC0BDE" w:rsidRDefault="00594DC7" w:rsidP="00594DC7">
      <w:pPr>
        <w:pStyle w:val="blocktext1"/>
        <w:keepLines w:val="0"/>
        <w:widowControl w:val="0"/>
        <w:suppressAutoHyphens/>
        <w:spacing w:line="240" w:lineRule="auto"/>
        <w:jc w:val="left"/>
        <w:rPr>
          <w:rFonts w:cs="Arial"/>
        </w:rPr>
      </w:pPr>
      <w:r w:rsidRPr="00EC0BDE">
        <w:rPr>
          <w:rFonts w:cs="Arial"/>
        </w:rPr>
        <w:t xml:space="preserve">This endorsement modifies the insurance provided under the following: </w:t>
      </w:r>
    </w:p>
    <w:p w14:paraId="061C4F30" w14:textId="77777777" w:rsidR="00594DC7" w:rsidRPr="00F63FF5" w:rsidRDefault="009F28DB" w:rsidP="00594DC7">
      <w:pPr>
        <w:pStyle w:val="blocktext1"/>
        <w:keepLines w:val="0"/>
        <w:widowControl w:val="0"/>
        <w:suppressAutoHyphens/>
        <w:spacing w:line="240" w:lineRule="auto"/>
        <w:jc w:val="left"/>
        <w:rPr>
          <w:rFonts w:cs="Arial"/>
          <w:sz w:val="24"/>
          <w:szCs w:val="24"/>
        </w:rPr>
      </w:pPr>
      <w:r w:rsidRPr="00F63FF5">
        <w:rPr>
          <w:rFonts w:cs="Arial"/>
          <w:b/>
          <w:sz w:val="24"/>
          <w:szCs w:val="24"/>
        </w:rPr>
        <w:t xml:space="preserve">Cyber Suite </w:t>
      </w:r>
      <w:r w:rsidR="00BC413F" w:rsidRPr="00F63FF5">
        <w:rPr>
          <w:rFonts w:cs="Arial"/>
          <w:b/>
          <w:sz w:val="24"/>
          <w:szCs w:val="24"/>
        </w:rPr>
        <w:t xml:space="preserve">Coverage </w:t>
      </w:r>
    </w:p>
    <w:p w14:paraId="061C4F31" w14:textId="77777777" w:rsidR="00785F6C" w:rsidRPr="00F63FF5" w:rsidRDefault="00785F6C" w:rsidP="00590958">
      <w:pPr>
        <w:pStyle w:val="blocktext1"/>
        <w:keepLines w:val="0"/>
        <w:widowControl w:val="0"/>
        <w:suppressAutoHyphens/>
        <w:spacing w:line="240" w:lineRule="auto"/>
        <w:rPr>
          <w:rFonts w:cs="Arial"/>
        </w:rPr>
      </w:pPr>
    </w:p>
    <w:p w14:paraId="061C4F32" w14:textId="77777777" w:rsidR="00FF7E2C" w:rsidRPr="00F63FF5" w:rsidRDefault="00FF7E2C" w:rsidP="00BC413F">
      <w:pPr>
        <w:pStyle w:val="blocktext1"/>
        <w:keepLines w:val="0"/>
        <w:widowControl w:val="0"/>
        <w:suppressAutoHyphens/>
        <w:spacing w:line="240" w:lineRule="auto"/>
        <w:ind w:left="360" w:hanging="360"/>
        <w:sectPr w:rsidR="00FF7E2C" w:rsidRPr="00F63FF5" w:rsidSect="00653894">
          <w:headerReference w:type="even" r:id="rId18"/>
          <w:headerReference w:type="default" r:id="rId19"/>
          <w:footerReference w:type="even" r:id="rId20"/>
          <w:footerReference w:type="default" r:id="rId21"/>
          <w:headerReference w:type="first" r:id="rId22"/>
          <w:footerReference w:type="first" r:id="rId23"/>
          <w:type w:val="continuous"/>
          <w:pgSz w:w="12240" w:h="15840"/>
          <w:pgMar w:top="864" w:right="1080" w:bottom="1382" w:left="1080" w:header="720" w:footer="245" w:gutter="0"/>
          <w:cols w:space="480"/>
          <w:docGrid w:linePitch="272"/>
        </w:sectPr>
      </w:pPr>
    </w:p>
    <w:p w14:paraId="061C4F33" w14:textId="77777777" w:rsidR="00F75D8F" w:rsidRPr="00F63FF5" w:rsidRDefault="00275452" w:rsidP="00944C48">
      <w:pPr>
        <w:pStyle w:val="blocktext1"/>
        <w:keepLines w:val="0"/>
        <w:widowControl w:val="0"/>
        <w:tabs>
          <w:tab w:val="left" w:pos="540"/>
        </w:tabs>
        <w:suppressAutoHyphens/>
        <w:spacing w:before="0" w:line="240" w:lineRule="auto"/>
        <w:ind w:left="360" w:hanging="360"/>
        <w:jc w:val="left"/>
        <w:rPr>
          <w:rFonts w:cs="Arial"/>
          <w:b/>
        </w:rPr>
      </w:pPr>
      <w:r w:rsidRPr="00F63FF5">
        <w:rPr>
          <w:b/>
        </w:rPr>
        <w:t>1</w:t>
      </w:r>
      <w:r w:rsidR="00AC7827" w:rsidRPr="00F63FF5">
        <w:rPr>
          <w:b/>
        </w:rPr>
        <w:t>.</w:t>
      </w:r>
      <w:r w:rsidR="00AC7827" w:rsidRPr="00F63FF5">
        <w:tab/>
      </w:r>
      <w:r w:rsidR="00F75D8F" w:rsidRPr="00F63FF5">
        <w:rPr>
          <w:b/>
        </w:rPr>
        <w:t>C.</w:t>
      </w:r>
      <w:r w:rsidR="00944C48" w:rsidRPr="00F63FF5">
        <w:rPr>
          <w:b/>
        </w:rPr>
        <w:t xml:space="preserve"> </w:t>
      </w:r>
      <w:r w:rsidR="00F75D8F" w:rsidRPr="00F63FF5">
        <w:rPr>
          <w:rFonts w:cs="Arial"/>
          <w:b/>
        </w:rPr>
        <w:t>LIMITS OF INSURANCE</w:t>
      </w:r>
      <w:r w:rsidR="00F75D8F" w:rsidRPr="00F63FF5">
        <w:rPr>
          <w:rFonts w:cs="Arial"/>
        </w:rPr>
        <w:t xml:space="preserve">, </w:t>
      </w:r>
      <w:r w:rsidR="00F75D8F" w:rsidRPr="00F63FF5">
        <w:rPr>
          <w:rFonts w:cs="Arial"/>
          <w:b/>
        </w:rPr>
        <w:t>1. Aggregate Limits</w:t>
      </w:r>
      <w:r w:rsidR="00F75D8F" w:rsidRPr="00F63FF5">
        <w:rPr>
          <w:rFonts w:cs="Arial"/>
        </w:rPr>
        <w:t xml:space="preserve"> is deleted and replaced with the following:</w:t>
      </w:r>
    </w:p>
    <w:p w14:paraId="061C4F34" w14:textId="77777777" w:rsidR="00E51E8D" w:rsidRPr="00F63FF5" w:rsidRDefault="00E51E8D" w:rsidP="004910BC">
      <w:pPr>
        <w:pStyle w:val="BodyText"/>
        <w:spacing w:before="80"/>
        <w:ind w:left="360"/>
        <w:rPr>
          <w:b/>
          <w:sz w:val="20"/>
        </w:rPr>
      </w:pPr>
      <w:r w:rsidRPr="00F63FF5">
        <w:rPr>
          <w:b/>
          <w:sz w:val="20"/>
        </w:rPr>
        <w:t xml:space="preserve">1. </w:t>
      </w:r>
      <w:r w:rsidRPr="00F63FF5">
        <w:rPr>
          <w:b/>
          <w:sz w:val="20"/>
        </w:rPr>
        <w:tab/>
        <w:t>Aggregate Limits</w:t>
      </w:r>
    </w:p>
    <w:p w14:paraId="061C4F36" w14:textId="77777777" w:rsidR="00F75D8F" w:rsidRPr="00F63FF5" w:rsidRDefault="00F75D8F" w:rsidP="004910BC">
      <w:pPr>
        <w:pStyle w:val="BodyText"/>
        <w:spacing w:before="80"/>
        <w:ind w:left="720"/>
        <w:rPr>
          <w:sz w:val="20"/>
        </w:rPr>
      </w:pPr>
      <w:r w:rsidRPr="00F63FF5">
        <w:rPr>
          <w:sz w:val="20"/>
        </w:rPr>
        <w:t>The First Party</w:t>
      </w:r>
      <w:r w:rsidR="005C4219" w:rsidRPr="00F63FF5">
        <w:rPr>
          <w:sz w:val="20"/>
        </w:rPr>
        <w:t xml:space="preserve"> Annual</w:t>
      </w:r>
      <w:r w:rsidRPr="00F63FF5">
        <w:rPr>
          <w:sz w:val="20"/>
        </w:rPr>
        <w:t xml:space="preserve"> Aggregate Limit shown in the </w:t>
      </w:r>
      <w:r w:rsidR="00275452" w:rsidRPr="00F63FF5">
        <w:rPr>
          <w:sz w:val="20"/>
        </w:rPr>
        <w:t xml:space="preserve">Cyber Suite </w:t>
      </w:r>
      <w:r w:rsidRPr="00F63FF5">
        <w:rPr>
          <w:sz w:val="20"/>
        </w:rPr>
        <w:t>Supplemental Declarations is the most we will pay for all “loss” under all</w:t>
      </w:r>
      <w:r w:rsidRPr="00F63FF5">
        <w:rPr>
          <w:w w:val="99"/>
          <w:sz w:val="20"/>
        </w:rPr>
        <w:t xml:space="preserve"> </w:t>
      </w:r>
      <w:r w:rsidRPr="00F63FF5">
        <w:rPr>
          <w:sz w:val="20"/>
        </w:rPr>
        <w:t xml:space="preserve">applicable coverage sections, except Identity Recovery, in </w:t>
      </w:r>
      <w:proofErr w:type="gramStart"/>
      <w:r w:rsidRPr="00F63FF5">
        <w:rPr>
          <w:sz w:val="20"/>
        </w:rPr>
        <w:t>any one</w:t>
      </w:r>
      <w:proofErr w:type="gramEnd"/>
      <w:r w:rsidRPr="00F63FF5">
        <w:rPr>
          <w:sz w:val="20"/>
        </w:rPr>
        <w:t xml:space="preserve"> “policy period”.</w:t>
      </w:r>
      <w:r w:rsidRPr="00F63FF5">
        <w:rPr>
          <w:w w:val="99"/>
          <w:sz w:val="20"/>
        </w:rPr>
        <w:t xml:space="preserve"> </w:t>
      </w:r>
      <w:r w:rsidRPr="00F63FF5">
        <w:rPr>
          <w:sz w:val="20"/>
        </w:rPr>
        <w:t xml:space="preserve">The First Party </w:t>
      </w:r>
      <w:r w:rsidR="005C4219" w:rsidRPr="00F63FF5">
        <w:rPr>
          <w:sz w:val="20"/>
        </w:rPr>
        <w:t xml:space="preserve">Annual </w:t>
      </w:r>
      <w:r w:rsidRPr="00F63FF5">
        <w:rPr>
          <w:sz w:val="20"/>
        </w:rPr>
        <w:t xml:space="preserve">Aggregate Limit shown in the </w:t>
      </w:r>
      <w:r w:rsidR="00275452" w:rsidRPr="00F63FF5">
        <w:rPr>
          <w:sz w:val="20"/>
        </w:rPr>
        <w:t xml:space="preserve">Cyber Suite </w:t>
      </w:r>
      <w:r w:rsidRPr="00F63FF5">
        <w:rPr>
          <w:sz w:val="20"/>
        </w:rPr>
        <w:t>Supplemental Declarations applies regardless of the number of insured</w:t>
      </w:r>
      <w:r w:rsidRPr="00F63FF5">
        <w:rPr>
          <w:w w:val="99"/>
          <w:sz w:val="20"/>
        </w:rPr>
        <w:t xml:space="preserve"> </w:t>
      </w:r>
      <w:r w:rsidRPr="00F63FF5">
        <w:rPr>
          <w:sz w:val="20"/>
        </w:rPr>
        <w:t>events first discovered during the “policy period”.</w:t>
      </w:r>
    </w:p>
    <w:p w14:paraId="061C4F37" w14:textId="77777777" w:rsidR="00F75D8F" w:rsidRPr="00F63FF5" w:rsidRDefault="00F75D8F" w:rsidP="004910BC">
      <w:pPr>
        <w:pStyle w:val="BodyText"/>
        <w:ind w:left="360"/>
        <w:rPr>
          <w:sz w:val="20"/>
        </w:rPr>
      </w:pPr>
    </w:p>
    <w:p w14:paraId="061C4F38" w14:textId="27D0974A" w:rsidR="00F75D8F" w:rsidRPr="00F63FF5" w:rsidRDefault="00F75D8F" w:rsidP="004910BC">
      <w:pPr>
        <w:pStyle w:val="BodyText"/>
        <w:ind w:left="720"/>
        <w:rPr>
          <w:sz w:val="20"/>
        </w:rPr>
      </w:pPr>
      <w:r w:rsidRPr="00F63FF5">
        <w:rPr>
          <w:sz w:val="20"/>
        </w:rPr>
        <w:t xml:space="preserve">The </w:t>
      </w:r>
      <w:r w:rsidR="006928C8" w:rsidRPr="00F63FF5">
        <w:rPr>
          <w:sz w:val="20"/>
        </w:rPr>
        <w:t>Third-Party</w:t>
      </w:r>
      <w:r w:rsidRPr="00F63FF5">
        <w:rPr>
          <w:sz w:val="20"/>
        </w:rPr>
        <w:t xml:space="preserve"> Defense </w:t>
      </w:r>
      <w:r w:rsidR="005C4219" w:rsidRPr="00F63FF5">
        <w:rPr>
          <w:sz w:val="20"/>
        </w:rPr>
        <w:t xml:space="preserve">Annual </w:t>
      </w:r>
      <w:r w:rsidRPr="00F63FF5">
        <w:rPr>
          <w:sz w:val="20"/>
        </w:rPr>
        <w:t xml:space="preserve">Aggregate Limit shown in the </w:t>
      </w:r>
      <w:r w:rsidR="00275452" w:rsidRPr="00F63FF5">
        <w:rPr>
          <w:sz w:val="20"/>
        </w:rPr>
        <w:t xml:space="preserve">Cyber Suite </w:t>
      </w:r>
      <w:r w:rsidRPr="00F63FF5">
        <w:rPr>
          <w:sz w:val="20"/>
        </w:rPr>
        <w:t xml:space="preserve">Supplemental Declarations is the most we will pay for “defense costs” under the applicable Liability coverage section in </w:t>
      </w:r>
      <w:proofErr w:type="gramStart"/>
      <w:r w:rsidRPr="00F63FF5">
        <w:rPr>
          <w:sz w:val="20"/>
        </w:rPr>
        <w:t>any one</w:t>
      </w:r>
      <w:proofErr w:type="gramEnd"/>
      <w:r w:rsidRPr="00F63FF5">
        <w:rPr>
          <w:sz w:val="20"/>
        </w:rPr>
        <w:t xml:space="preserve"> “policy period” or any Extended Reporting Period.  </w:t>
      </w:r>
    </w:p>
    <w:p w14:paraId="061C4F39" w14:textId="77777777" w:rsidR="00F75D8F" w:rsidRPr="00F63FF5" w:rsidRDefault="00F75D8F" w:rsidP="004910BC">
      <w:pPr>
        <w:pStyle w:val="BodyText"/>
        <w:ind w:left="360"/>
        <w:rPr>
          <w:sz w:val="20"/>
        </w:rPr>
      </w:pPr>
    </w:p>
    <w:p w14:paraId="061C4F3A" w14:textId="577EB1C9" w:rsidR="00F75D8F" w:rsidRPr="00F63FF5" w:rsidRDefault="00F75D8F" w:rsidP="004910BC">
      <w:pPr>
        <w:pStyle w:val="BodyText"/>
        <w:ind w:left="720"/>
        <w:rPr>
          <w:w w:val="99"/>
          <w:sz w:val="20"/>
        </w:rPr>
      </w:pPr>
      <w:r w:rsidRPr="00F63FF5">
        <w:rPr>
          <w:sz w:val="20"/>
        </w:rPr>
        <w:t xml:space="preserve">Except for post-judgment interest, the </w:t>
      </w:r>
      <w:r w:rsidR="006928C8" w:rsidRPr="00F63FF5">
        <w:rPr>
          <w:sz w:val="20"/>
        </w:rPr>
        <w:t>Third-Party</w:t>
      </w:r>
      <w:r w:rsidRPr="00F63FF5">
        <w:rPr>
          <w:sz w:val="20"/>
        </w:rPr>
        <w:t xml:space="preserve"> Liability </w:t>
      </w:r>
      <w:r w:rsidR="005C4219" w:rsidRPr="00F63FF5">
        <w:rPr>
          <w:sz w:val="20"/>
        </w:rPr>
        <w:t xml:space="preserve">Annual </w:t>
      </w:r>
      <w:r w:rsidRPr="00F63FF5">
        <w:rPr>
          <w:sz w:val="20"/>
        </w:rPr>
        <w:t xml:space="preserve">Aggregate Limit shown in the </w:t>
      </w:r>
      <w:r w:rsidR="00275452" w:rsidRPr="00F63FF5">
        <w:rPr>
          <w:sz w:val="20"/>
        </w:rPr>
        <w:t xml:space="preserve">Cyber Suite </w:t>
      </w:r>
      <w:r w:rsidRPr="00F63FF5">
        <w:rPr>
          <w:sz w:val="20"/>
        </w:rPr>
        <w:t>Supplemental Declarations is the most we will pay for all “settlement costs” under the</w:t>
      </w:r>
      <w:r w:rsidRPr="00F63FF5">
        <w:rPr>
          <w:w w:val="99"/>
          <w:sz w:val="20"/>
        </w:rPr>
        <w:t xml:space="preserve"> </w:t>
      </w:r>
      <w:r w:rsidR="00EC0BDE" w:rsidRPr="00F63FF5">
        <w:rPr>
          <w:sz w:val="20"/>
        </w:rPr>
        <w:t>applicable Liability</w:t>
      </w:r>
      <w:r w:rsidRPr="00F63FF5">
        <w:rPr>
          <w:sz w:val="20"/>
        </w:rPr>
        <w:t xml:space="preserve"> coverage section in </w:t>
      </w:r>
      <w:proofErr w:type="gramStart"/>
      <w:r w:rsidRPr="00F63FF5">
        <w:rPr>
          <w:sz w:val="20"/>
        </w:rPr>
        <w:t>any one</w:t>
      </w:r>
      <w:proofErr w:type="gramEnd"/>
      <w:r w:rsidRPr="00F63FF5">
        <w:rPr>
          <w:sz w:val="20"/>
        </w:rPr>
        <w:t xml:space="preserve"> “policy period” or any applicable Extended Reporting Period.</w:t>
      </w:r>
      <w:r w:rsidRPr="00F63FF5">
        <w:rPr>
          <w:w w:val="99"/>
          <w:sz w:val="20"/>
        </w:rPr>
        <w:t xml:space="preserve"> </w:t>
      </w:r>
    </w:p>
    <w:p w14:paraId="061C4F3B" w14:textId="77777777" w:rsidR="00F75D8F" w:rsidRPr="00F63FF5" w:rsidRDefault="00F75D8F" w:rsidP="004910BC">
      <w:pPr>
        <w:pStyle w:val="BodyText"/>
        <w:ind w:left="360"/>
        <w:rPr>
          <w:w w:val="99"/>
          <w:sz w:val="20"/>
        </w:rPr>
      </w:pPr>
    </w:p>
    <w:p w14:paraId="061C4F3F" w14:textId="69CB0040" w:rsidR="008F6396" w:rsidRPr="00F63FF5" w:rsidRDefault="00F75D8F" w:rsidP="004910BC">
      <w:pPr>
        <w:pStyle w:val="BodyText"/>
        <w:ind w:left="720"/>
        <w:rPr>
          <w:sz w:val="20"/>
        </w:rPr>
      </w:pPr>
      <w:r w:rsidRPr="00F63FF5">
        <w:rPr>
          <w:sz w:val="20"/>
        </w:rPr>
        <w:t xml:space="preserve">The </w:t>
      </w:r>
      <w:r w:rsidR="006928C8" w:rsidRPr="00F63FF5">
        <w:rPr>
          <w:sz w:val="20"/>
        </w:rPr>
        <w:t>Third-Party</w:t>
      </w:r>
      <w:r w:rsidRPr="00F63FF5">
        <w:rPr>
          <w:sz w:val="20"/>
        </w:rPr>
        <w:t xml:space="preserve"> Defense </w:t>
      </w:r>
      <w:r w:rsidR="005C4219" w:rsidRPr="00F63FF5">
        <w:rPr>
          <w:sz w:val="20"/>
        </w:rPr>
        <w:t xml:space="preserve">Annual </w:t>
      </w:r>
      <w:r w:rsidRPr="00F63FF5">
        <w:rPr>
          <w:sz w:val="20"/>
        </w:rPr>
        <w:t xml:space="preserve">Aggregate Limit and the </w:t>
      </w:r>
      <w:r w:rsidR="006928C8" w:rsidRPr="00F63FF5">
        <w:rPr>
          <w:sz w:val="20"/>
        </w:rPr>
        <w:t>Third-Party</w:t>
      </w:r>
      <w:r w:rsidRPr="00F63FF5">
        <w:rPr>
          <w:sz w:val="20"/>
        </w:rPr>
        <w:t xml:space="preserve"> Liability </w:t>
      </w:r>
      <w:r w:rsidR="005C4219" w:rsidRPr="00F63FF5">
        <w:rPr>
          <w:sz w:val="20"/>
        </w:rPr>
        <w:t xml:space="preserve">Annual </w:t>
      </w:r>
      <w:r w:rsidRPr="00F63FF5">
        <w:rPr>
          <w:sz w:val="20"/>
        </w:rPr>
        <w:t xml:space="preserve">Aggregate Limit shown in the </w:t>
      </w:r>
      <w:r w:rsidR="00275452" w:rsidRPr="00F63FF5">
        <w:rPr>
          <w:sz w:val="20"/>
        </w:rPr>
        <w:t xml:space="preserve">Cyber Suite </w:t>
      </w:r>
      <w:r w:rsidRPr="00F63FF5">
        <w:rPr>
          <w:sz w:val="20"/>
        </w:rPr>
        <w:t>Supplemental Declarations apply regardless of the number of insured</w:t>
      </w:r>
      <w:r w:rsidRPr="00F63FF5">
        <w:rPr>
          <w:w w:val="99"/>
          <w:sz w:val="20"/>
        </w:rPr>
        <w:t xml:space="preserve"> </w:t>
      </w:r>
      <w:r w:rsidRPr="00F63FF5">
        <w:rPr>
          <w:sz w:val="20"/>
        </w:rPr>
        <w:t>“claims” or “regulatory proceedings” first received during the “policy period” or</w:t>
      </w:r>
      <w:r w:rsidRPr="00F63FF5">
        <w:rPr>
          <w:w w:val="99"/>
          <w:sz w:val="20"/>
        </w:rPr>
        <w:t xml:space="preserve"> </w:t>
      </w:r>
      <w:r w:rsidRPr="00F63FF5">
        <w:rPr>
          <w:sz w:val="20"/>
        </w:rPr>
        <w:t>any applicable Extended Reporting Period.</w:t>
      </w:r>
    </w:p>
    <w:p w14:paraId="02F2EB5E" w14:textId="77777777" w:rsidR="00EC0BDE" w:rsidRDefault="00EC0BDE" w:rsidP="004910BC">
      <w:pPr>
        <w:pStyle w:val="BodyText"/>
        <w:ind w:left="720"/>
        <w:rPr>
          <w:sz w:val="20"/>
        </w:rPr>
      </w:pPr>
    </w:p>
    <w:p w14:paraId="061C4F40" w14:textId="4BDD46D3" w:rsidR="00F75D8F" w:rsidRDefault="00F75D8F" w:rsidP="004910BC">
      <w:pPr>
        <w:pStyle w:val="BodyText"/>
        <w:ind w:left="720"/>
        <w:rPr>
          <w:sz w:val="20"/>
        </w:rPr>
      </w:pPr>
      <w:r w:rsidRPr="00F63FF5">
        <w:rPr>
          <w:sz w:val="20"/>
        </w:rPr>
        <w:t xml:space="preserve">The Identity Recovery Coverage is subject to the Identity Recovery Limit as shown in the </w:t>
      </w:r>
      <w:r w:rsidR="00275452" w:rsidRPr="00F63FF5">
        <w:rPr>
          <w:sz w:val="20"/>
        </w:rPr>
        <w:t xml:space="preserve">Cyber Suite </w:t>
      </w:r>
      <w:r w:rsidRPr="00F63FF5">
        <w:rPr>
          <w:sz w:val="20"/>
        </w:rPr>
        <w:t>Supplemental Declarations.</w:t>
      </w:r>
    </w:p>
    <w:p w14:paraId="4E346BD9" w14:textId="77777777" w:rsidR="00F63FF5" w:rsidRPr="00F63FF5" w:rsidRDefault="00F63FF5" w:rsidP="004910BC">
      <w:pPr>
        <w:pStyle w:val="BodyText"/>
        <w:ind w:left="720"/>
        <w:rPr>
          <w:sz w:val="20"/>
        </w:rPr>
      </w:pPr>
    </w:p>
    <w:p w14:paraId="061C4F4A" w14:textId="6E4801FF" w:rsidR="009205C3" w:rsidRPr="00F63FF5" w:rsidRDefault="00275452" w:rsidP="004910BC">
      <w:pPr>
        <w:pStyle w:val="blockhd1"/>
        <w:keepNext w:val="0"/>
        <w:keepLines w:val="0"/>
        <w:widowControl w:val="0"/>
        <w:tabs>
          <w:tab w:val="left" w:pos="360"/>
        </w:tabs>
        <w:spacing w:line="240" w:lineRule="auto"/>
        <w:ind w:left="360" w:hanging="360"/>
        <w:rPr>
          <w:rFonts w:cs="Arial"/>
          <w:b w:val="0"/>
        </w:rPr>
      </w:pPr>
      <w:r w:rsidRPr="00F63FF5">
        <w:rPr>
          <w:rFonts w:cs="Arial"/>
        </w:rPr>
        <w:t>2</w:t>
      </w:r>
      <w:r w:rsidR="009205C3" w:rsidRPr="00F63FF5">
        <w:rPr>
          <w:rFonts w:cs="Arial"/>
        </w:rPr>
        <w:t>.</w:t>
      </w:r>
      <w:r w:rsidR="009205C3" w:rsidRPr="00F63FF5">
        <w:rPr>
          <w:rFonts w:cs="Arial"/>
        </w:rPr>
        <w:tab/>
      </w:r>
      <w:r w:rsidR="009205C3" w:rsidRPr="00F63FF5">
        <w:t>C.</w:t>
      </w:r>
      <w:r w:rsidR="00944C48" w:rsidRPr="00F63FF5">
        <w:t xml:space="preserve"> </w:t>
      </w:r>
      <w:r w:rsidR="009205C3" w:rsidRPr="00F63FF5">
        <w:rPr>
          <w:rFonts w:cs="Arial"/>
        </w:rPr>
        <w:t>LIMITS OF INSURANCE</w:t>
      </w:r>
      <w:r w:rsidR="009205C3" w:rsidRPr="00F63FF5">
        <w:rPr>
          <w:rFonts w:cs="Arial"/>
          <w:b w:val="0"/>
        </w:rPr>
        <w:t xml:space="preserve">, </w:t>
      </w:r>
      <w:r w:rsidR="009205C3" w:rsidRPr="00F63FF5">
        <w:rPr>
          <w:rFonts w:cs="Arial"/>
        </w:rPr>
        <w:t xml:space="preserve">2.a. Data Compromise </w:t>
      </w:r>
      <w:proofErr w:type="spellStart"/>
      <w:r w:rsidR="004910BC" w:rsidRPr="00F63FF5">
        <w:rPr>
          <w:rFonts w:cs="Arial"/>
        </w:rPr>
        <w:t>Sublimits</w:t>
      </w:r>
      <w:proofErr w:type="spellEnd"/>
      <w:r w:rsidR="004910BC" w:rsidRPr="00F63FF5">
        <w:rPr>
          <w:rFonts w:cs="Arial"/>
          <w:b w:val="0"/>
        </w:rPr>
        <w:t>,</w:t>
      </w:r>
      <w:r w:rsidR="005C4219" w:rsidRPr="00F63FF5">
        <w:rPr>
          <w:rFonts w:cs="Arial"/>
          <w:b w:val="0"/>
        </w:rPr>
        <w:t xml:space="preserve"> </w:t>
      </w:r>
      <w:r w:rsidR="005C4219" w:rsidRPr="00F63FF5">
        <w:rPr>
          <w:rFonts w:cs="Arial"/>
        </w:rPr>
        <w:t xml:space="preserve">2.b. Computer Attack Sublimit, 2.c. Cyber Extortion Sublimit, 2.d. Misdirected Payment Fraud Sublimit, </w:t>
      </w:r>
      <w:r w:rsidR="005C4219" w:rsidRPr="00F63FF5">
        <w:rPr>
          <w:rFonts w:eastAsia="Arial" w:cs="Arial"/>
        </w:rPr>
        <w:t>2.e. Computer Fraud Sublimit</w:t>
      </w:r>
      <w:r w:rsidR="00145BBD" w:rsidRPr="00F63FF5">
        <w:rPr>
          <w:rFonts w:eastAsia="Arial" w:cs="Arial"/>
        </w:rPr>
        <w:t xml:space="preserve">, </w:t>
      </w:r>
      <w:r w:rsidR="00145BBD" w:rsidRPr="00F63FF5">
        <w:rPr>
          <w:rFonts w:cs="Arial"/>
        </w:rPr>
        <w:t>2</w:t>
      </w:r>
      <w:r w:rsidR="00145BBD" w:rsidRPr="00F63FF5">
        <w:rPr>
          <w:rFonts w:eastAsia="Arial" w:cs="Arial"/>
          <w:bCs/>
        </w:rPr>
        <w:t>.f. Telecommunications Fraud Sublimit</w:t>
      </w:r>
      <w:r w:rsidR="00145BBD" w:rsidRPr="00F63FF5">
        <w:rPr>
          <w:rFonts w:cs="Arial"/>
        </w:rPr>
        <w:t xml:space="preserve"> </w:t>
      </w:r>
      <w:r w:rsidR="00145BBD" w:rsidRPr="00F63FF5">
        <w:rPr>
          <w:rFonts w:cs="Arial"/>
          <w:b w:val="0"/>
          <w:bCs/>
        </w:rPr>
        <w:t>and</w:t>
      </w:r>
      <w:r w:rsidR="00145BBD" w:rsidRPr="00F63FF5">
        <w:rPr>
          <w:rFonts w:cs="Arial"/>
        </w:rPr>
        <w:t xml:space="preserve"> 2.g. Reward Payments Sublimit</w:t>
      </w:r>
      <w:r w:rsidR="005C4219" w:rsidRPr="00F63FF5">
        <w:rPr>
          <w:rFonts w:eastAsia="Arial" w:cs="Arial"/>
        </w:rPr>
        <w:t xml:space="preserve"> </w:t>
      </w:r>
      <w:r w:rsidR="002F7417" w:rsidRPr="00F63FF5">
        <w:rPr>
          <w:rFonts w:cs="Arial"/>
          <w:b w:val="0"/>
        </w:rPr>
        <w:t>are deleted and replaced with the following</w:t>
      </w:r>
      <w:r w:rsidR="009205C3" w:rsidRPr="00F63FF5">
        <w:rPr>
          <w:rFonts w:cs="Arial"/>
          <w:b w:val="0"/>
        </w:rPr>
        <w:t>:</w:t>
      </w:r>
    </w:p>
    <w:p w14:paraId="061C4F4C" w14:textId="77777777" w:rsidR="009205C3" w:rsidRPr="00F63FF5" w:rsidRDefault="009205C3" w:rsidP="004910BC">
      <w:pPr>
        <w:spacing w:before="80"/>
        <w:ind w:left="720" w:hanging="360"/>
        <w:rPr>
          <w:rFonts w:eastAsia="Arial" w:cs="Arial"/>
        </w:rPr>
      </w:pPr>
      <w:r w:rsidRPr="00F63FF5">
        <w:rPr>
          <w:b/>
        </w:rPr>
        <w:t>a.</w:t>
      </w:r>
      <w:r w:rsidRPr="00F63FF5">
        <w:rPr>
          <w:b/>
        </w:rPr>
        <w:tab/>
        <w:t>Data Compromise Sublimits</w:t>
      </w:r>
    </w:p>
    <w:p w14:paraId="061C4F4D" w14:textId="77777777" w:rsidR="009205C3" w:rsidRPr="00F63FF5" w:rsidRDefault="009205C3" w:rsidP="004910BC">
      <w:pPr>
        <w:pStyle w:val="BodyText"/>
        <w:spacing w:before="80"/>
        <w:ind w:left="720"/>
        <w:rPr>
          <w:sz w:val="20"/>
        </w:rPr>
      </w:pPr>
      <w:r w:rsidRPr="00F63FF5">
        <w:rPr>
          <w:sz w:val="20"/>
        </w:rPr>
        <w:t>The most we will pay under Data Compromise Response Expenses for Public Relations and</w:t>
      </w:r>
      <w:r w:rsidRPr="00F63FF5">
        <w:rPr>
          <w:w w:val="99"/>
          <w:sz w:val="20"/>
        </w:rPr>
        <w:t xml:space="preserve"> </w:t>
      </w:r>
      <w:r w:rsidR="001A6F2F" w:rsidRPr="00F63FF5">
        <w:rPr>
          <w:sz w:val="20"/>
        </w:rPr>
        <w:t>Reputational Harm</w:t>
      </w:r>
      <w:r w:rsidRPr="00F63FF5">
        <w:rPr>
          <w:sz w:val="20"/>
        </w:rPr>
        <w:t xml:space="preserve"> coverages for “loss” arising from </w:t>
      </w:r>
      <w:proofErr w:type="gramStart"/>
      <w:r w:rsidRPr="00F63FF5">
        <w:rPr>
          <w:sz w:val="20"/>
        </w:rPr>
        <w:t>any one</w:t>
      </w:r>
      <w:proofErr w:type="gramEnd"/>
      <w:r w:rsidRPr="00F63FF5">
        <w:rPr>
          <w:sz w:val="20"/>
        </w:rPr>
        <w:t xml:space="preserve"> “personal data compromise” is the applicable</w:t>
      </w:r>
      <w:r w:rsidRPr="00F63FF5">
        <w:rPr>
          <w:w w:val="99"/>
          <w:sz w:val="20"/>
        </w:rPr>
        <w:t xml:space="preserve"> </w:t>
      </w:r>
      <w:r w:rsidRPr="00F63FF5">
        <w:rPr>
          <w:sz w:val="20"/>
        </w:rPr>
        <w:t xml:space="preserve">sublimit for each of those coverages shown in the </w:t>
      </w:r>
      <w:r w:rsidR="00275452" w:rsidRPr="00F63FF5">
        <w:rPr>
          <w:sz w:val="20"/>
        </w:rPr>
        <w:t xml:space="preserve">Cyber Suite </w:t>
      </w:r>
      <w:r w:rsidRPr="00F63FF5">
        <w:rPr>
          <w:sz w:val="20"/>
        </w:rPr>
        <w:t xml:space="preserve">Supplemental Declarations. </w:t>
      </w:r>
    </w:p>
    <w:p w14:paraId="061C4F4E" w14:textId="77777777" w:rsidR="009205C3" w:rsidRPr="00F63FF5" w:rsidRDefault="009205C3" w:rsidP="004910BC">
      <w:pPr>
        <w:pStyle w:val="BodyText"/>
        <w:spacing w:before="80"/>
        <w:ind w:left="720"/>
        <w:rPr>
          <w:sz w:val="20"/>
        </w:rPr>
      </w:pPr>
      <w:r w:rsidRPr="00F63FF5">
        <w:rPr>
          <w:sz w:val="20"/>
        </w:rPr>
        <w:t>These sublimits are part of, and not</w:t>
      </w:r>
      <w:r w:rsidRPr="00F63FF5">
        <w:rPr>
          <w:w w:val="99"/>
          <w:sz w:val="20"/>
        </w:rPr>
        <w:t xml:space="preserve"> </w:t>
      </w:r>
      <w:r w:rsidRPr="00F63FF5">
        <w:rPr>
          <w:sz w:val="20"/>
        </w:rPr>
        <w:t>in addition to, the</w:t>
      </w:r>
      <w:r w:rsidR="005C4219" w:rsidRPr="00F63FF5">
        <w:rPr>
          <w:sz w:val="20"/>
        </w:rPr>
        <w:t xml:space="preserve"> </w:t>
      </w:r>
      <w:r w:rsidRPr="00F63FF5">
        <w:rPr>
          <w:sz w:val="20"/>
        </w:rPr>
        <w:t xml:space="preserve">First Party </w:t>
      </w:r>
      <w:r w:rsidR="005C4219" w:rsidRPr="00F63FF5">
        <w:rPr>
          <w:sz w:val="20"/>
        </w:rPr>
        <w:t xml:space="preserve">Annual </w:t>
      </w:r>
      <w:r w:rsidRPr="00F63FF5">
        <w:rPr>
          <w:sz w:val="20"/>
        </w:rPr>
        <w:t>Aggregate Limit</w:t>
      </w:r>
      <w:r w:rsidR="005434F1" w:rsidRPr="00F63FF5">
        <w:rPr>
          <w:sz w:val="20"/>
        </w:rPr>
        <w:t xml:space="preserve"> </w:t>
      </w:r>
      <w:r w:rsidRPr="00F63FF5">
        <w:rPr>
          <w:sz w:val="20"/>
        </w:rPr>
        <w:t>shown in the</w:t>
      </w:r>
      <w:r w:rsidR="00275452" w:rsidRPr="00F63FF5">
        <w:rPr>
          <w:sz w:val="20"/>
        </w:rPr>
        <w:t xml:space="preserve"> Cyber Suite</w:t>
      </w:r>
      <w:r w:rsidRPr="00F63FF5">
        <w:rPr>
          <w:sz w:val="20"/>
        </w:rPr>
        <w:t xml:space="preserve"> Supplemental Declarations. Public Relations</w:t>
      </w:r>
      <w:r w:rsidRPr="00F63FF5">
        <w:rPr>
          <w:w w:val="99"/>
          <w:sz w:val="20"/>
        </w:rPr>
        <w:t xml:space="preserve"> </w:t>
      </w:r>
      <w:r w:rsidRPr="00F63FF5">
        <w:rPr>
          <w:sz w:val="20"/>
        </w:rPr>
        <w:t xml:space="preserve">coverage is also subject to a limit per “affected individual” as described in </w:t>
      </w:r>
      <w:r w:rsidRPr="00F63FF5">
        <w:rPr>
          <w:b/>
          <w:sz w:val="20"/>
        </w:rPr>
        <w:t>A.1.b.(5)</w:t>
      </w:r>
      <w:r w:rsidRPr="00F63FF5">
        <w:rPr>
          <w:sz w:val="20"/>
        </w:rPr>
        <w:t>.</w:t>
      </w:r>
    </w:p>
    <w:p w14:paraId="061C4F4F" w14:textId="4FF2604F" w:rsidR="002F7417" w:rsidRPr="00F63FF5" w:rsidRDefault="002F7417" w:rsidP="004910BC">
      <w:pPr>
        <w:pStyle w:val="Heading1"/>
        <w:spacing w:before="80"/>
        <w:ind w:left="720" w:hanging="360"/>
        <w:rPr>
          <w:rFonts w:ascii="Arial" w:hAnsi="Arial" w:cs="Arial"/>
          <w:b w:val="0"/>
          <w:bCs/>
          <w:sz w:val="20"/>
          <w:u w:val="none"/>
        </w:rPr>
      </w:pPr>
      <w:r w:rsidRPr="00F63FF5">
        <w:rPr>
          <w:rFonts w:ascii="Arial" w:hAnsi="Arial" w:cs="Arial"/>
          <w:sz w:val="20"/>
          <w:u w:val="none"/>
        </w:rPr>
        <w:t>b.</w:t>
      </w:r>
      <w:r w:rsidRPr="00F63FF5">
        <w:rPr>
          <w:rFonts w:ascii="Arial" w:hAnsi="Arial" w:cs="Arial"/>
          <w:sz w:val="20"/>
          <w:u w:val="none"/>
        </w:rPr>
        <w:tab/>
        <w:t xml:space="preserve">Computer Attack Sublimit </w:t>
      </w:r>
    </w:p>
    <w:p w14:paraId="061C4F50" w14:textId="33CBD823" w:rsidR="005C4219" w:rsidRPr="00F63FF5" w:rsidRDefault="005C4219" w:rsidP="004910BC">
      <w:pPr>
        <w:pStyle w:val="BodyText"/>
        <w:spacing w:before="80"/>
        <w:ind w:left="720"/>
        <w:rPr>
          <w:sz w:val="20"/>
        </w:rPr>
      </w:pPr>
      <w:r w:rsidRPr="00F63FF5">
        <w:rPr>
          <w:sz w:val="20"/>
        </w:rPr>
        <w:t xml:space="preserve">The most we will pay under Computer Attack for Public Relations coverage for “loss” arising from </w:t>
      </w:r>
      <w:proofErr w:type="gramStart"/>
      <w:r w:rsidRPr="00F63FF5">
        <w:rPr>
          <w:sz w:val="20"/>
        </w:rPr>
        <w:t>any one</w:t>
      </w:r>
      <w:proofErr w:type="gramEnd"/>
      <w:r w:rsidRPr="00F63FF5">
        <w:rPr>
          <w:sz w:val="20"/>
        </w:rPr>
        <w:t xml:space="preserve"> “computer attack” is the applicable Public Relations sublimit shown in the Cyber Suite Supplemental Declarations. Th</w:t>
      </w:r>
      <w:r w:rsidR="000F2880" w:rsidRPr="00F63FF5">
        <w:rPr>
          <w:sz w:val="20"/>
        </w:rPr>
        <w:t>is</w:t>
      </w:r>
      <w:r w:rsidRPr="00F63FF5">
        <w:rPr>
          <w:sz w:val="20"/>
        </w:rPr>
        <w:t xml:space="preserve"> sublimit </w:t>
      </w:r>
      <w:r w:rsidR="000F2880" w:rsidRPr="00F63FF5">
        <w:rPr>
          <w:sz w:val="20"/>
        </w:rPr>
        <w:t>is</w:t>
      </w:r>
      <w:r w:rsidRPr="00F63FF5">
        <w:rPr>
          <w:sz w:val="20"/>
        </w:rPr>
        <w:t xml:space="preserve"> part of, and not</w:t>
      </w:r>
      <w:r w:rsidRPr="00F63FF5">
        <w:rPr>
          <w:w w:val="99"/>
          <w:sz w:val="20"/>
        </w:rPr>
        <w:t xml:space="preserve"> </w:t>
      </w:r>
      <w:r w:rsidRPr="00F63FF5">
        <w:rPr>
          <w:sz w:val="20"/>
        </w:rPr>
        <w:t>in addition to, the First Party Annual Aggregate Limit shown in the Cyber Suite Supplemental Declarations.</w:t>
      </w:r>
    </w:p>
    <w:p w14:paraId="2E2F7535" w14:textId="418BD901" w:rsidR="00EC0BDE" w:rsidRDefault="00EC0BDE" w:rsidP="004910BC">
      <w:pPr>
        <w:overflowPunct/>
        <w:autoSpaceDE/>
        <w:autoSpaceDN/>
        <w:adjustRightInd/>
        <w:jc w:val="left"/>
        <w:textAlignment w:val="auto"/>
        <w:rPr>
          <w:rFonts w:cs="Arial"/>
        </w:rPr>
      </w:pPr>
      <w:r>
        <w:br w:type="page"/>
      </w:r>
    </w:p>
    <w:p w14:paraId="2D10E2D7" w14:textId="77777777" w:rsidR="00F63FF5" w:rsidRPr="00F63FF5" w:rsidRDefault="00F63FF5" w:rsidP="005C4219">
      <w:pPr>
        <w:pStyle w:val="BodyText"/>
        <w:spacing w:before="80"/>
        <w:ind w:left="720"/>
        <w:rPr>
          <w:sz w:val="20"/>
        </w:rPr>
      </w:pPr>
    </w:p>
    <w:p w14:paraId="061C4F51" w14:textId="77777777" w:rsidR="002F7417" w:rsidRPr="00F63FF5" w:rsidRDefault="002F7417" w:rsidP="004910BC">
      <w:pPr>
        <w:pStyle w:val="Heading1"/>
        <w:spacing w:before="80"/>
        <w:ind w:left="720" w:hanging="360"/>
        <w:rPr>
          <w:rFonts w:ascii="Arial" w:hAnsi="Arial" w:cs="Arial"/>
          <w:b w:val="0"/>
          <w:bCs/>
          <w:sz w:val="20"/>
          <w:u w:val="none"/>
        </w:rPr>
      </w:pPr>
      <w:r w:rsidRPr="00F63FF5">
        <w:rPr>
          <w:rFonts w:ascii="Arial" w:hAnsi="Arial" w:cs="Arial"/>
          <w:sz w:val="20"/>
          <w:u w:val="none"/>
        </w:rPr>
        <w:t>c.</w:t>
      </w:r>
      <w:r w:rsidRPr="00F63FF5">
        <w:rPr>
          <w:rFonts w:ascii="Arial" w:hAnsi="Arial" w:cs="Arial"/>
          <w:sz w:val="20"/>
          <w:u w:val="none"/>
        </w:rPr>
        <w:tab/>
        <w:t>Cyber Extortion Sublimit</w:t>
      </w:r>
    </w:p>
    <w:p w14:paraId="061C4F52" w14:textId="77777777" w:rsidR="00193BC7" w:rsidRPr="00F63FF5" w:rsidRDefault="005C4219" w:rsidP="004910BC">
      <w:pPr>
        <w:pStyle w:val="BodyText"/>
        <w:spacing w:before="80"/>
        <w:ind w:left="720"/>
        <w:rPr>
          <w:sz w:val="20"/>
        </w:rPr>
      </w:pPr>
      <w:r w:rsidRPr="00F63FF5">
        <w:rPr>
          <w:sz w:val="20"/>
        </w:rPr>
        <w:t xml:space="preserve">The most we will pay under Cyber Extortion coverage for “loss” arising from </w:t>
      </w:r>
      <w:proofErr w:type="gramStart"/>
      <w:r w:rsidRPr="00F63FF5">
        <w:rPr>
          <w:sz w:val="20"/>
        </w:rPr>
        <w:t>any one</w:t>
      </w:r>
      <w:proofErr w:type="gramEnd"/>
      <w:r w:rsidRPr="00F63FF5">
        <w:rPr>
          <w:sz w:val="20"/>
        </w:rPr>
        <w:t xml:space="preserve"> “cyber extortion threat” is the applicable</w:t>
      </w:r>
      <w:r w:rsidRPr="00F63FF5">
        <w:rPr>
          <w:w w:val="99"/>
          <w:sz w:val="20"/>
        </w:rPr>
        <w:t xml:space="preserve"> </w:t>
      </w:r>
      <w:r w:rsidRPr="00F63FF5">
        <w:rPr>
          <w:sz w:val="20"/>
        </w:rPr>
        <w:t>sublimit shown in the Cyber Suite Supplemental Declarations. This sublimit is part of, and not</w:t>
      </w:r>
      <w:r w:rsidRPr="00F63FF5">
        <w:rPr>
          <w:w w:val="99"/>
          <w:sz w:val="20"/>
        </w:rPr>
        <w:t xml:space="preserve"> </w:t>
      </w:r>
      <w:r w:rsidRPr="00F63FF5">
        <w:rPr>
          <w:sz w:val="20"/>
        </w:rPr>
        <w:t>in addition to, the First Party Annual Aggregate Limit</w:t>
      </w:r>
      <w:r w:rsidRPr="00F63FF5">
        <w:rPr>
          <w:b/>
          <w:sz w:val="20"/>
        </w:rPr>
        <w:t xml:space="preserve"> </w:t>
      </w:r>
      <w:r w:rsidRPr="00F63FF5">
        <w:rPr>
          <w:sz w:val="20"/>
        </w:rPr>
        <w:t>shown in the Cyber Suite Supplemental Declarations</w:t>
      </w:r>
      <w:r w:rsidR="002F7417" w:rsidRPr="00F63FF5">
        <w:rPr>
          <w:sz w:val="20"/>
        </w:rPr>
        <w:t>.</w:t>
      </w:r>
    </w:p>
    <w:p w14:paraId="061C4F53" w14:textId="77777777" w:rsidR="00AB3E55" w:rsidRPr="00F63FF5" w:rsidRDefault="00AB3E55" w:rsidP="004910BC">
      <w:pPr>
        <w:pStyle w:val="BodyText"/>
        <w:spacing w:before="80"/>
        <w:ind w:left="720" w:hanging="360"/>
        <w:rPr>
          <w:b/>
          <w:sz w:val="20"/>
        </w:rPr>
      </w:pPr>
      <w:r w:rsidRPr="00F63FF5">
        <w:rPr>
          <w:b/>
          <w:sz w:val="20"/>
        </w:rPr>
        <w:t>d.</w:t>
      </w:r>
      <w:r w:rsidRPr="00F63FF5">
        <w:rPr>
          <w:b/>
        </w:rPr>
        <w:tab/>
      </w:r>
      <w:r w:rsidRPr="00F63FF5">
        <w:rPr>
          <w:b/>
          <w:sz w:val="20"/>
        </w:rPr>
        <w:t xml:space="preserve">Misdirected Payment Fraud Sublimit </w:t>
      </w:r>
    </w:p>
    <w:p w14:paraId="061C4F54" w14:textId="77777777" w:rsidR="00AB3E55" w:rsidRPr="00F63FF5" w:rsidRDefault="00AB3E55" w:rsidP="004910BC">
      <w:pPr>
        <w:pStyle w:val="BodyText"/>
        <w:tabs>
          <w:tab w:val="left" w:pos="720"/>
        </w:tabs>
        <w:spacing w:before="80"/>
        <w:ind w:left="720"/>
        <w:rPr>
          <w:b/>
          <w:i/>
          <w:sz w:val="20"/>
        </w:rPr>
      </w:pPr>
      <w:r w:rsidRPr="00F63FF5">
        <w:rPr>
          <w:sz w:val="20"/>
        </w:rPr>
        <w:t xml:space="preserve">The most we will pay under Misdirected Payment Fraud coverage for “loss” arising from one “wrongful transfer event” is the applicable sublimit shown in the Cyber Suite Supplemental Declarations.  This sublimit is part of, and not in addition to, the First Party </w:t>
      </w:r>
      <w:r w:rsidR="005C4219" w:rsidRPr="00F63FF5">
        <w:rPr>
          <w:sz w:val="20"/>
        </w:rPr>
        <w:t xml:space="preserve">Annual </w:t>
      </w:r>
      <w:r w:rsidRPr="00F63FF5">
        <w:rPr>
          <w:sz w:val="20"/>
        </w:rPr>
        <w:t>Aggregate Limit</w:t>
      </w:r>
      <w:r w:rsidR="005C4219" w:rsidRPr="00F63FF5">
        <w:rPr>
          <w:b/>
          <w:sz w:val="20"/>
        </w:rPr>
        <w:t xml:space="preserve"> </w:t>
      </w:r>
      <w:r w:rsidR="005C4219" w:rsidRPr="00F63FF5">
        <w:rPr>
          <w:sz w:val="20"/>
        </w:rPr>
        <w:t>shown in the Cyber Suite Supplemental Declarations.</w:t>
      </w:r>
    </w:p>
    <w:p w14:paraId="061C4F55" w14:textId="77777777" w:rsidR="00AB3E55" w:rsidRPr="00F63FF5" w:rsidRDefault="00AB3E55" w:rsidP="004910BC">
      <w:pPr>
        <w:pStyle w:val="BodyText"/>
        <w:spacing w:before="80"/>
        <w:ind w:left="720" w:hanging="360"/>
        <w:rPr>
          <w:b/>
          <w:sz w:val="20"/>
        </w:rPr>
      </w:pPr>
      <w:r w:rsidRPr="00F63FF5">
        <w:rPr>
          <w:b/>
          <w:sz w:val="20"/>
        </w:rPr>
        <w:t>e.</w:t>
      </w:r>
      <w:r w:rsidRPr="00F63FF5">
        <w:rPr>
          <w:b/>
        </w:rPr>
        <w:tab/>
      </w:r>
      <w:r w:rsidRPr="00F63FF5">
        <w:rPr>
          <w:b/>
          <w:sz w:val="20"/>
        </w:rPr>
        <w:t xml:space="preserve">Computer Fraud Sublimit </w:t>
      </w:r>
    </w:p>
    <w:p w14:paraId="061C4F56" w14:textId="77777777" w:rsidR="00AB3E55" w:rsidRPr="00F63FF5" w:rsidRDefault="00AB3E55" w:rsidP="004910BC">
      <w:pPr>
        <w:pStyle w:val="BodyText"/>
        <w:spacing w:before="80"/>
        <w:ind w:left="720"/>
        <w:rPr>
          <w:b/>
          <w:i/>
          <w:sz w:val="20"/>
        </w:rPr>
      </w:pPr>
      <w:r w:rsidRPr="00F63FF5">
        <w:rPr>
          <w:sz w:val="20"/>
        </w:rPr>
        <w:t xml:space="preserve">The most we will pay under Computer Fraud coverage for “loss” arising from one “computer fraud event” is the applicable sublimit shown in the Cyber Suite Supplemental Declarations.  This sublimit is part of, and not in addition to, the </w:t>
      </w:r>
      <w:r w:rsidR="00275452" w:rsidRPr="00F63FF5">
        <w:rPr>
          <w:sz w:val="20"/>
        </w:rPr>
        <w:t>First Party</w:t>
      </w:r>
      <w:r w:rsidRPr="00F63FF5">
        <w:rPr>
          <w:sz w:val="20"/>
        </w:rPr>
        <w:t xml:space="preserve"> </w:t>
      </w:r>
      <w:r w:rsidR="005C4219" w:rsidRPr="00F63FF5">
        <w:rPr>
          <w:sz w:val="20"/>
        </w:rPr>
        <w:t xml:space="preserve">Annual </w:t>
      </w:r>
      <w:r w:rsidRPr="00F63FF5">
        <w:rPr>
          <w:sz w:val="20"/>
        </w:rPr>
        <w:t>Aggregate Limit</w:t>
      </w:r>
      <w:r w:rsidR="005434F1" w:rsidRPr="00F63FF5">
        <w:rPr>
          <w:sz w:val="20"/>
        </w:rPr>
        <w:t xml:space="preserve"> </w:t>
      </w:r>
      <w:r w:rsidRPr="00F63FF5">
        <w:rPr>
          <w:sz w:val="20"/>
        </w:rPr>
        <w:t>shown in the Cyber Suite Supplemental Declarations.</w:t>
      </w:r>
    </w:p>
    <w:p w14:paraId="061C4F57" w14:textId="77777777" w:rsidR="00145BBD" w:rsidRPr="00F63FF5" w:rsidRDefault="00145BBD" w:rsidP="004910BC">
      <w:pPr>
        <w:pStyle w:val="Heading1"/>
        <w:spacing w:before="80"/>
        <w:ind w:firstLine="360"/>
        <w:rPr>
          <w:rFonts w:ascii="Arial" w:hAnsi="Arial" w:cs="Arial"/>
          <w:sz w:val="20"/>
          <w:u w:val="none"/>
        </w:rPr>
      </w:pPr>
      <w:r w:rsidRPr="00F63FF5">
        <w:rPr>
          <w:rFonts w:ascii="Arial" w:hAnsi="Arial" w:cs="Arial"/>
          <w:sz w:val="20"/>
          <w:u w:val="none"/>
        </w:rPr>
        <w:t>f.</w:t>
      </w:r>
      <w:r w:rsidRPr="00F63FF5">
        <w:rPr>
          <w:rFonts w:ascii="Arial" w:hAnsi="Arial" w:cs="Arial"/>
          <w:sz w:val="20"/>
          <w:u w:val="none"/>
        </w:rPr>
        <w:tab/>
        <w:t>Telecommunications Fraud Sublimit</w:t>
      </w:r>
    </w:p>
    <w:p w14:paraId="061C4F58" w14:textId="77777777" w:rsidR="00145BBD" w:rsidRPr="00F63FF5" w:rsidRDefault="00145BBD" w:rsidP="004910BC">
      <w:pPr>
        <w:pStyle w:val="BodyText"/>
        <w:spacing w:before="80"/>
        <w:ind w:left="720"/>
        <w:rPr>
          <w:b/>
          <w:sz w:val="20"/>
        </w:rPr>
      </w:pPr>
      <w:r w:rsidRPr="00F63FF5">
        <w:rPr>
          <w:sz w:val="20"/>
        </w:rPr>
        <w:t>The most we will pay under Telecommunications Fraud coverage for “loss” arising from one “computer attack” on a “telecommunications system” is the applicable limit shown in the Cyber Suite Supplemental Declarations.</w:t>
      </w:r>
      <w:r w:rsidRPr="00F63FF5">
        <w:rPr>
          <w:b/>
          <w:sz w:val="20"/>
        </w:rPr>
        <w:t xml:space="preserve"> </w:t>
      </w:r>
      <w:r w:rsidRPr="00F63FF5">
        <w:rPr>
          <w:sz w:val="20"/>
        </w:rPr>
        <w:t>This sublimit is part of, and not in addition to, the First Party Annual Aggregate Limit shown in the Cyber Suite Supplemental Declarations.</w:t>
      </w:r>
    </w:p>
    <w:p w14:paraId="061C4F59" w14:textId="77777777" w:rsidR="00145BBD" w:rsidRPr="00F63FF5" w:rsidRDefault="00145BBD" w:rsidP="004910BC">
      <w:pPr>
        <w:pStyle w:val="Heading1"/>
        <w:spacing w:before="80"/>
        <w:ind w:firstLine="360"/>
        <w:rPr>
          <w:rFonts w:ascii="Arial" w:hAnsi="Arial" w:cs="Arial"/>
          <w:sz w:val="20"/>
          <w:u w:val="none"/>
        </w:rPr>
      </w:pPr>
      <w:r w:rsidRPr="00F63FF5">
        <w:rPr>
          <w:rFonts w:ascii="Arial" w:hAnsi="Arial" w:cs="Arial"/>
          <w:sz w:val="20"/>
          <w:u w:val="none"/>
        </w:rPr>
        <w:t>g.</w:t>
      </w:r>
      <w:r w:rsidRPr="00F63FF5">
        <w:rPr>
          <w:rFonts w:ascii="Arial" w:hAnsi="Arial" w:cs="Arial"/>
          <w:sz w:val="20"/>
          <w:u w:val="none"/>
        </w:rPr>
        <w:tab/>
        <w:t>Reward Payments Sublimit</w:t>
      </w:r>
    </w:p>
    <w:p w14:paraId="061C4F5A" w14:textId="4C943C89" w:rsidR="00145BBD" w:rsidRDefault="00145BBD" w:rsidP="004910BC">
      <w:pPr>
        <w:pStyle w:val="BodyText"/>
        <w:spacing w:before="80"/>
        <w:ind w:left="720"/>
        <w:rPr>
          <w:sz w:val="20"/>
        </w:rPr>
      </w:pPr>
      <w:r w:rsidRPr="00F63FF5">
        <w:rPr>
          <w:sz w:val="20"/>
        </w:rPr>
        <w:t xml:space="preserve">The Reward Payment Sublimit shown in the Cyber Suite Supplemental Declarations is the most we will pay for all “reward payments” resulting from a “personal data compromise”, “computer attack”, “cyber extortion threat”, “wrongful transfer event” or “computer fraud event” in </w:t>
      </w:r>
      <w:proofErr w:type="gramStart"/>
      <w:r w:rsidRPr="00F63FF5">
        <w:rPr>
          <w:sz w:val="20"/>
        </w:rPr>
        <w:t>any one</w:t>
      </w:r>
      <w:proofErr w:type="gramEnd"/>
      <w:r w:rsidRPr="00F63FF5">
        <w:rPr>
          <w:sz w:val="20"/>
        </w:rPr>
        <w:t xml:space="preserve"> “policy period”. </w:t>
      </w:r>
      <w:r w:rsidR="00C9794D" w:rsidRPr="00F63FF5">
        <w:rPr>
          <w:sz w:val="20"/>
        </w:rPr>
        <w:t>This sublimit is part of, and not in addition to, the First Party Annual Aggregate Limit shown in the Cyber Suite Supplemental Declarations.</w:t>
      </w:r>
    </w:p>
    <w:p w14:paraId="4E9873EC" w14:textId="77777777" w:rsidR="004910BC" w:rsidRDefault="004910BC" w:rsidP="00145BBD">
      <w:pPr>
        <w:pStyle w:val="BodyText"/>
        <w:spacing w:before="80" w:line="220" w:lineRule="exact"/>
        <w:ind w:left="720"/>
        <w:rPr>
          <w:sz w:val="20"/>
        </w:rPr>
      </w:pPr>
    </w:p>
    <w:p w14:paraId="32B2275A" w14:textId="77777777" w:rsidR="004910BC" w:rsidRDefault="004910BC" w:rsidP="00145BBD">
      <w:pPr>
        <w:pStyle w:val="BodyText"/>
        <w:spacing w:before="80" w:line="220" w:lineRule="exact"/>
        <w:ind w:left="720"/>
        <w:rPr>
          <w:sz w:val="20"/>
        </w:rPr>
      </w:pPr>
    </w:p>
    <w:p w14:paraId="775B910D" w14:textId="77777777" w:rsidR="004910BC" w:rsidRDefault="004910BC" w:rsidP="004910BC">
      <w:pPr>
        <w:overflowPunct/>
        <w:autoSpaceDE/>
        <w:autoSpaceDN/>
        <w:adjustRightInd/>
        <w:spacing w:before="120"/>
        <w:ind w:right="-57" w:firstLine="90"/>
        <w:jc w:val="left"/>
        <w:textAlignment w:val="auto"/>
        <w:rPr>
          <w:rFonts w:cs="Arial"/>
          <w:iCs/>
        </w:rPr>
      </w:pPr>
    </w:p>
    <w:p w14:paraId="1140A0E9" w14:textId="01C82C63" w:rsidR="004910BC" w:rsidRPr="004910BC" w:rsidRDefault="004910BC" w:rsidP="004910BC">
      <w:pPr>
        <w:overflowPunct/>
        <w:autoSpaceDE/>
        <w:autoSpaceDN/>
        <w:adjustRightInd/>
        <w:spacing w:before="120"/>
        <w:ind w:right="-57" w:firstLine="90"/>
        <w:jc w:val="left"/>
        <w:textAlignment w:val="auto"/>
        <w:rPr>
          <w:rFonts w:cs="Arial"/>
          <w:iCs/>
        </w:rPr>
      </w:pPr>
      <w:r w:rsidRPr="004910BC">
        <w:rPr>
          <w:rFonts w:cs="Arial"/>
          <w:iCs/>
        </w:rPr>
        <w:t>All other terms and conditions of this Policy remain unchanged.</w:t>
      </w:r>
    </w:p>
    <w:p w14:paraId="7769C4DC" w14:textId="77777777" w:rsidR="004910BC" w:rsidRPr="004910BC" w:rsidRDefault="004910BC" w:rsidP="004910BC">
      <w:pPr>
        <w:overflowPunct/>
        <w:autoSpaceDE/>
        <w:autoSpaceDN/>
        <w:adjustRightInd/>
        <w:spacing w:after="80"/>
        <w:ind w:left="270" w:right="-58"/>
        <w:jc w:val="left"/>
        <w:textAlignment w:val="auto"/>
      </w:pPr>
    </w:p>
    <w:p w14:paraId="2FB2314C" w14:textId="77777777" w:rsidR="004910BC" w:rsidRPr="004910BC" w:rsidRDefault="004910BC" w:rsidP="004910BC">
      <w:pPr>
        <w:overflowPunct/>
        <w:autoSpaceDE/>
        <w:autoSpaceDN/>
        <w:adjustRightInd/>
        <w:spacing w:after="80"/>
        <w:ind w:left="270" w:right="-58"/>
        <w:jc w:val="left"/>
        <w:textAlignment w:val="auto"/>
      </w:pPr>
    </w:p>
    <w:p w14:paraId="6219F05F" w14:textId="77777777" w:rsidR="004910BC" w:rsidRPr="004910BC" w:rsidRDefault="004910BC" w:rsidP="004910BC">
      <w:pPr>
        <w:overflowPunct/>
        <w:autoSpaceDE/>
        <w:autoSpaceDN/>
        <w:adjustRightInd/>
        <w:spacing w:after="80"/>
        <w:ind w:left="270" w:right="-58"/>
        <w:jc w:val="left"/>
        <w:textAlignment w:val="auto"/>
      </w:pPr>
      <w:r w:rsidRPr="004910BC">
        <w:tab/>
      </w:r>
      <w:r w:rsidRPr="004910BC">
        <w:tab/>
      </w:r>
      <w:r w:rsidRPr="004910BC">
        <w:tab/>
      </w:r>
      <w:r w:rsidRPr="004910BC">
        <w:tab/>
      </w:r>
      <w:r w:rsidRPr="004910BC">
        <w:tab/>
      </w:r>
      <w:r w:rsidRPr="004910BC">
        <w:tab/>
      </w:r>
      <w:r w:rsidRPr="004910BC">
        <w:tab/>
        <w:t>_____________________</w:t>
      </w:r>
    </w:p>
    <w:p w14:paraId="18275C75" w14:textId="77777777" w:rsidR="004910BC" w:rsidRPr="004910BC" w:rsidRDefault="004910BC" w:rsidP="004910BC">
      <w:pPr>
        <w:overflowPunct/>
        <w:autoSpaceDE/>
        <w:autoSpaceDN/>
        <w:adjustRightInd/>
        <w:spacing w:after="80"/>
        <w:ind w:left="270" w:right="-58"/>
        <w:jc w:val="left"/>
        <w:textAlignment w:val="auto"/>
      </w:pPr>
      <w:r w:rsidRPr="004910BC">
        <w:tab/>
      </w:r>
      <w:r w:rsidRPr="004910BC">
        <w:tab/>
      </w:r>
      <w:r w:rsidRPr="004910BC">
        <w:tab/>
      </w:r>
      <w:r w:rsidRPr="004910BC">
        <w:tab/>
      </w:r>
      <w:r w:rsidRPr="004910BC">
        <w:tab/>
      </w:r>
      <w:r w:rsidRPr="004910BC">
        <w:tab/>
      </w:r>
      <w:r w:rsidRPr="004910BC">
        <w:tab/>
        <w:t>Authorized Representative</w:t>
      </w:r>
    </w:p>
    <w:p w14:paraId="3912B637" w14:textId="77777777" w:rsidR="004910BC" w:rsidRPr="004910BC" w:rsidRDefault="004910BC" w:rsidP="004910BC">
      <w:pPr>
        <w:overflowPunct/>
        <w:autoSpaceDE/>
        <w:autoSpaceDN/>
        <w:adjustRightInd/>
        <w:ind w:left="180" w:right="662" w:firstLine="90"/>
        <w:jc w:val="left"/>
        <w:textAlignment w:val="auto"/>
        <w:rPr>
          <w:rFonts w:cs="Arial"/>
          <w:sz w:val="24"/>
          <w:szCs w:val="24"/>
        </w:rPr>
      </w:pPr>
    </w:p>
    <w:p w14:paraId="1DE54149" w14:textId="77777777" w:rsidR="004910BC" w:rsidRPr="004910BC" w:rsidRDefault="004910BC" w:rsidP="004910BC">
      <w:pPr>
        <w:widowControl w:val="0"/>
        <w:tabs>
          <w:tab w:val="left" w:pos="1218"/>
          <w:tab w:val="left" w:pos="1220"/>
        </w:tabs>
        <w:overflowPunct/>
        <w:adjustRightInd/>
        <w:spacing w:before="80"/>
        <w:ind w:right="137"/>
        <w:jc w:val="left"/>
        <w:textAlignment w:val="auto"/>
        <w:rPr>
          <w:rFonts w:eastAsia="Arial" w:cs="Arial"/>
          <w:szCs w:val="22"/>
        </w:rPr>
      </w:pPr>
    </w:p>
    <w:p w14:paraId="4958FF7E" w14:textId="77777777" w:rsidR="004910BC" w:rsidRPr="00F63FF5" w:rsidRDefault="004910BC" w:rsidP="004910BC">
      <w:pPr>
        <w:pStyle w:val="BodyText"/>
        <w:spacing w:before="80" w:line="220" w:lineRule="exact"/>
        <w:rPr>
          <w:sz w:val="20"/>
        </w:rPr>
      </w:pPr>
    </w:p>
    <w:p w14:paraId="061C4F5B" w14:textId="77777777" w:rsidR="00AB3E55" w:rsidRPr="00F63FF5" w:rsidRDefault="00AB3E55" w:rsidP="00193BC7">
      <w:pPr>
        <w:pStyle w:val="BodyText"/>
        <w:spacing w:before="80"/>
        <w:ind w:left="720"/>
        <w:rPr>
          <w:b/>
          <w:sz w:val="20"/>
        </w:rPr>
      </w:pPr>
    </w:p>
    <w:p w14:paraId="061C4F5C" w14:textId="77777777" w:rsidR="002F7417" w:rsidRPr="00F63FF5" w:rsidRDefault="002F7417" w:rsidP="002F7417">
      <w:pPr>
        <w:pStyle w:val="BodyText"/>
        <w:spacing w:before="80"/>
        <w:ind w:left="720"/>
        <w:rPr>
          <w:b/>
          <w:sz w:val="20"/>
        </w:rPr>
      </w:pPr>
    </w:p>
    <w:p w14:paraId="061C4F5D" w14:textId="77777777" w:rsidR="00F46727" w:rsidRPr="00F63FF5" w:rsidRDefault="00F46727" w:rsidP="009205C3">
      <w:pPr>
        <w:pStyle w:val="BodyText"/>
        <w:spacing w:before="80" w:line="220" w:lineRule="exact"/>
        <w:ind w:left="1080"/>
        <w:rPr>
          <w:sz w:val="20"/>
        </w:rPr>
      </w:pPr>
    </w:p>
    <w:sectPr w:rsidR="00F46727" w:rsidRPr="00F63FF5" w:rsidSect="00007DFF">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C4F60" w14:textId="77777777" w:rsidR="00CC4485" w:rsidRDefault="00CC4485" w:rsidP="003C55D3">
      <w:r>
        <w:separator/>
      </w:r>
    </w:p>
  </w:endnote>
  <w:endnote w:type="continuationSeparator" w:id="0">
    <w:p w14:paraId="061C4F61"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6A" w14:textId="77777777">
      <w:tc>
        <w:tcPr>
          <w:tcW w:w="2201" w:type="dxa"/>
          <w:tcBorders>
            <w:top w:val="nil"/>
            <w:left w:val="nil"/>
            <w:bottom w:val="nil"/>
            <w:right w:val="nil"/>
          </w:tcBorders>
        </w:tcPr>
        <w:p w14:paraId="061C4F66"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5911" w:type="dxa"/>
          <w:tcBorders>
            <w:top w:val="nil"/>
            <w:left w:val="nil"/>
            <w:bottom w:val="nil"/>
            <w:right w:val="nil"/>
          </w:tcBorders>
        </w:tcPr>
        <w:p w14:paraId="061C4F67" w14:textId="77777777" w:rsidR="00CC4485" w:rsidRDefault="00CC4485">
          <w:pPr>
            <w:pStyle w:val="isof1"/>
            <w:jc w:val="center"/>
            <w:rPr>
              <w:sz w:val="18"/>
            </w:rPr>
          </w:pPr>
        </w:p>
      </w:tc>
      <w:tc>
        <w:tcPr>
          <w:tcW w:w="2088" w:type="dxa"/>
          <w:tcBorders>
            <w:top w:val="nil"/>
            <w:left w:val="nil"/>
            <w:bottom w:val="nil"/>
            <w:right w:val="nil"/>
          </w:tcBorders>
        </w:tcPr>
        <w:p w14:paraId="061C4F68" w14:textId="77777777" w:rsidR="00CC4485" w:rsidRDefault="00CC4485">
          <w:pPr>
            <w:pStyle w:val="isof2"/>
            <w:jc w:val="right"/>
            <w:rPr>
              <w:sz w:val="18"/>
            </w:rPr>
          </w:pPr>
        </w:p>
      </w:tc>
      <w:tc>
        <w:tcPr>
          <w:tcW w:w="600" w:type="dxa"/>
          <w:tcBorders>
            <w:top w:val="nil"/>
            <w:left w:val="nil"/>
            <w:bottom w:val="nil"/>
            <w:right w:val="nil"/>
          </w:tcBorders>
        </w:tcPr>
        <w:p w14:paraId="061C4F69" w14:textId="77777777" w:rsidR="00CC4485" w:rsidRDefault="00CC4485">
          <w:pPr>
            <w:jc w:val="right"/>
            <w:rPr>
              <w:sz w:val="18"/>
            </w:rPr>
          </w:pPr>
        </w:p>
      </w:tc>
    </w:tr>
  </w:tbl>
  <w:p w14:paraId="061C4F6B"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70" w14:textId="77777777">
      <w:tc>
        <w:tcPr>
          <w:tcW w:w="2201" w:type="dxa"/>
          <w:tcBorders>
            <w:top w:val="nil"/>
            <w:left w:val="nil"/>
            <w:bottom w:val="nil"/>
            <w:right w:val="nil"/>
          </w:tcBorders>
        </w:tcPr>
        <w:p w14:paraId="061C4F6C" w14:textId="77777777" w:rsidR="00CC4485" w:rsidRDefault="00CC4485">
          <w:pPr>
            <w:pStyle w:val="isof2"/>
            <w:jc w:val="left"/>
            <w:rPr>
              <w:sz w:val="18"/>
            </w:rPr>
          </w:pPr>
        </w:p>
      </w:tc>
      <w:tc>
        <w:tcPr>
          <w:tcW w:w="5911" w:type="dxa"/>
          <w:tcBorders>
            <w:top w:val="nil"/>
            <w:left w:val="nil"/>
            <w:bottom w:val="nil"/>
            <w:right w:val="nil"/>
          </w:tcBorders>
        </w:tcPr>
        <w:p w14:paraId="061C4F6D" w14:textId="77777777" w:rsidR="00CC4485" w:rsidRDefault="00CC4485">
          <w:pPr>
            <w:pStyle w:val="isof1"/>
            <w:jc w:val="center"/>
            <w:rPr>
              <w:sz w:val="18"/>
            </w:rPr>
          </w:pPr>
        </w:p>
      </w:tc>
      <w:tc>
        <w:tcPr>
          <w:tcW w:w="2088" w:type="dxa"/>
          <w:tcBorders>
            <w:top w:val="nil"/>
            <w:left w:val="nil"/>
            <w:bottom w:val="nil"/>
            <w:right w:val="nil"/>
          </w:tcBorders>
        </w:tcPr>
        <w:p w14:paraId="061C4F6E"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600" w:type="dxa"/>
          <w:tcBorders>
            <w:top w:val="nil"/>
            <w:left w:val="nil"/>
            <w:bottom w:val="nil"/>
            <w:right w:val="nil"/>
          </w:tcBorders>
        </w:tcPr>
        <w:p w14:paraId="061C4F6F" w14:textId="77777777" w:rsidR="00CC4485" w:rsidRDefault="00CC4485">
          <w:pPr>
            <w:jc w:val="right"/>
            <w:rPr>
              <w:sz w:val="18"/>
            </w:rPr>
          </w:pPr>
        </w:p>
      </w:tc>
    </w:tr>
  </w:tbl>
  <w:p w14:paraId="061C4F71"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007DFF" w14:paraId="061C4F8B" w14:textId="77777777" w:rsidTr="005E588A">
      <w:tc>
        <w:tcPr>
          <w:tcW w:w="2201" w:type="dxa"/>
          <w:tcBorders>
            <w:top w:val="nil"/>
            <w:left w:val="nil"/>
            <w:bottom w:val="nil"/>
            <w:right w:val="nil"/>
          </w:tcBorders>
        </w:tcPr>
        <w:p w14:paraId="061C4F87" w14:textId="77777777" w:rsidR="00007DFF" w:rsidRPr="0047137C" w:rsidRDefault="00007DFF" w:rsidP="00007DFF">
          <w:pPr>
            <w:jc w:val="left"/>
            <w:rPr>
              <w:sz w:val="16"/>
              <w:szCs w:val="16"/>
            </w:rPr>
          </w:pPr>
        </w:p>
      </w:tc>
      <w:tc>
        <w:tcPr>
          <w:tcW w:w="5911" w:type="dxa"/>
          <w:tcBorders>
            <w:top w:val="nil"/>
            <w:left w:val="nil"/>
            <w:bottom w:val="nil"/>
            <w:right w:val="nil"/>
          </w:tcBorders>
        </w:tcPr>
        <w:p w14:paraId="061C4F88" w14:textId="77777777" w:rsidR="00007DFF" w:rsidRDefault="00007DFF" w:rsidP="00007DFF">
          <w:pPr>
            <w:pStyle w:val="isof1"/>
            <w:jc w:val="center"/>
            <w:rPr>
              <w:sz w:val="18"/>
            </w:rPr>
          </w:pPr>
        </w:p>
      </w:tc>
      <w:tc>
        <w:tcPr>
          <w:tcW w:w="2088" w:type="dxa"/>
          <w:tcBorders>
            <w:top w:val="nil"/>
            <w:left w:val="nil"/>
            <w:bottom w:val="nil"/>
            <w:right w:val="nil"/>
          </w:tcBorders>
        </w:tcPr>
        <w:p w14:paraId="061C4F89" w14:textId="77777777" w:rsidR="00007DFF" w:rsidRPr="008674AD" w:rsidRDefault="00007DFF" w:rsidP="00007DFF">
          <w:pPr>
            <w:pStyle w:val="isof2"/>
            <w:jc w:val="right"/>
            <w:rPr>
              <w:b w:val="0"/>
              <w:sz w:val="18"/>
            </w:rPr>
          </w:pPr>
        </w:p>
      </w:tc>
      <w:tc>
        <w:tcPr>
          <w:tcW w:w="600" w:type="dxa"/>
          <w:tcBorders>
            <w:top w:val="nil"/>
            <w:left w:val="nil"/>
            <w:bottom w:val="nil"/>
            <w:right w:val="nil"/>
          </w:tcBorders>
        </w:tcPr>
        <w:p w14:paraId="061C4F8A" w14:textId="77777777" w:rsidR="00007DFF" w:rsidRDefault="00007DFF" w:rsidP="00007DFF">
          <w:pPr>
            <w:jc w:val="right"/>
            <w:rPr>
              <w:sz w:val="18"/>
            </w:rPr>
          </w:pPr>
        </w:p>
      </w:tc>
    </w:tr>
  </w:tbl>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619045E5" w14:textId="77777777" w:rsidR="00F50876" w:rsidRDefault="00F50876" w:rsidP="00F50876">
            <w:pPr>
              <w:widowControl w:val="0"/>
              <w:tabs>
                <w:tab w:val="center" w:pos="4680"/>
                <w:tab w:val="right" w:pos="10080"/>
              </w:tabs>
              <w:overflowPunct/>
              <w:autoSpaceDE/>
              <w:autoSpaceDN/>
              <w:adjustRightInd/>
              <w:ind w:right="-450" w:hanging="540"/>
              <w:jc w:val="left"/>
              <w:textAlignment w:val="auto"/>
              <w:rPr>
                <w:rFonts w:eastAsiaTheme="minorHAnsi" w:cs="Arial"/>
                <w:sz w:val="18"/>
                <w:szCs w:val="18"/>
              </w:rPr>
            </w:pPr>
          </w:p>
          <w:p w14:paraId="061C4F8E" w14:textId="0387F94F" w:rsidR="00CC4485" w:rsidRPr="00F50876" w:rsidRDefault="008875FF" w:rsidP="00F50876">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8875FF">
              <w:rPr>
                <w:rFonts w:eastAsiaTheme="minorHAnsi" w:cs="Arial"/>
                <w:b/>
                <w:bCs/>
                <w:sz w:val="18"/>
                <w:szCs w:val="18"/>
              </w:rPr>
              <w:t>148513</w:t>
            </w:r>
            <w:r w:rsidRPr="008875FF">
              <w:rPr>
                <w:rFonts w:eastAsiaTheme="minorHAnsi" w:cs="Arial"/>
                <w:b/>
                <w:bCs/>
                <w:sz w:val="18"/>
                <w:szCs w:val="18"/>
              </w:rPr>
              <w:t xml:space="preserve"> </w:t>
            </w:r>
            <w:r w:rsidR="00EC0BDE" w:rsidRPr="00EC0BDE">
              <w:rPr>
                <w:rFonts w:eastAsiaTheme="minorHAnsi" w:cs="Arial"/>
                <w:b/>
                <w:bCs/>
                <w:sz w:val="18"/>
                <w:szCs w:val="18"/>
              </w:rPr>
              <w:t>(0</w:t>
            </w:r>
            <w:r w:rsidR="005A33DC">
              <w:rPr>
                <w:rFonts w:eastAsiaTheme="minorHAnsi" w:cs="Arial"/>
                <w:b/>
                <w:bCs/>
                <w:sz w:val="18"/>
                <w:szCs w:val="18"/>
              </w:rPr>
              <w:t>1</w:t>
            </w:r>
            <w:r w:rsidR="00EC0BDE" w:rsidRPr="00EC0BDE">
              <w:rPr>
                <w:rFonts w:eastAsiaTheme="minorHAnsi" w:cs="Arial"/>
                <w:b/>
                <w:bCs/>
                <w:sz w:val="18"/>
                <w:szCs w:val="18"/>
              </w:rPr>
              <w:t>/2</w:t>
            </w:r>
            <w:r w:rsidR="005A33DC">
              <w:rPr>
                <w:rFonts w:eastAsiaTheme="minorHAnsi" w:cs="Arial"/>
                <w:b/>
                <w:bCs/>
                <w:sz w:val="18"/>
                <w:szCs w:val="18"/>
              </w:rPr>
              <w:t>6</w:t>
            </w:r>
            <w:r w:rsidR="00EC0BDE" w:rsidRPr="00EC0BDE">
              <w:rPr>
                <w:rFonts w:eastAsiaTheme="minorHAnsi" w:cs="Arial"/>
                <w:b/>
                <w:bCs/>
                <w:sz w:val="18"/>
                <w:szCs w:val="18"/>
              </w:rPr>
              <w:t>)</w:t>
            </w:r>
            <w:r w:rsidR="00F50876" w:rsidRPr="00EC0BDE">
              <w:rPr>
                <w:rFonts w:eastAsiaTheme="minorHAnsi" w:cs="Arial"/>
                <w:b/>
                <w:bCs/>
                <w:sz w:val="18"/>
                <w:szCs w:val="18"/>
              </w:rPr>
              <w:tab/>
            </w:r>
            <w:r w:rsidR="00F50876" w:rsidRPr="00963874">
              <w:rPr>
                <w:rFonts w:eastAsiaTheme="minorHAnsi" w:cs="Arial"/>
                <w:sz w:val="18"/>
                <w:szCs w:val="18"/>
              </w:rPr>
              <w:t>© 20</w:t>
            </w:r>
            <w:r w:rsidR="00F50876">
              <w:rPr>
                <w:rFonts w:eastAsiaTheme="minorHAnsi" w:cs="Arial"/>
                <w:sz w:val="18"/>
                <w:szCs w:val="18"/>
              </w:rPr>
              <w:t>20, The Hartford Steam Boiler Inspection and Insurance Company.  All rights reserved.</w:t>
            </w:r>
            <w:r w:rsidR="00F50876" w:rsidRPr="00963874">
              <w:rPr>
                <w:rFonts w:eastAsiaTheme="minorHAnsi" w:cs="Arial"/>
                <w:sz w:val="18"/>
                <w:szCs w:val="18"/>
              </w:rPr>
              <w:tab/>
              <w:t xml:space="preserve">Page </w:t>
            </w:r>
            <w:r w:rsidR="00F50876" w:rsidRPr="00963874">
              <w:rPr>
                <w:rFonts w:eastAsiaTheme="minorHAnsi" w:cs="Arial"/>
                <w:b/>
                <w:sz w:val="18"/>
                <w:szCs w:val="18"/>
              </w:rPr>
              <w:fldChar w:fldCharType="begin"/>
            </w:r>
            <w:r w:rsidR="00F50876" w:rsidRPr="00963874">
              <w:rPr>
                <w:rFonts w:eastAsiaTheme="minorHAnsi" w:cs="Arial"/>
                <w:b/>
                <w:sz w:val="18"/>
                <w:szCs w:val="18"/>
              </w:rPr>
              <w:instrText xml:space="preserve"> PAGE </w:instrText>
            </w:r>
            <w:r w:rsidR="00F50876" w:rsidRPr="00963874">
              <w:rPr>
                <w:rFonts w:eastAsiaTheme="minorHAnsi" w:cs="Arial"/>
                <w:b/>
                <w:sz w:val="18"/>
                <w:szCs w:val="18"/>
              </w:rPr>
              <w:fldChar w:fldCharType="separate"/>
            </w:r>
            <w:r w:rsidR="00F50876">
              <w:rPr>
                <w:rFonts w:eastAsiaTheme="minorHAnsi" w:cs="Arial"/>
                <w:b/>
                <w:sz w:val="18"/>
                <w:szCs w:val="18"/>
              </w:rPr>
              <w:t>1</w:t>
            </w:r>
            <w:r w:rsidR="00F50876" w:rsidRPr="00963874">
              <w:rPr>
                <w:rFonts w:eastAsiaTheme="minorHAnsi" w:cs="Arial"/>
                <w:b/>
                <w:sz w:val="18"/>
                <w:szCs w:val="18"/>
              </w:rPr>
              <w:fldChar w:fldCharType="end"/>
            </w:r>
            <w:r w:rsidR="00F50876" w:rsidRPr="00963874">
              <w:rPr>
                <w:rFonts w:eastAsiaTheme="minorHAnsi" w:cs="Arial"/>
                <w:sz w:val="18"/>
                <w:szCs w:val="18"/>
              </w:rPr>
              <w:t xml:space="preserve"> of </w:t>
            </w:r>
            <w:r w:rsidR="00F50876" w:rsidRPr="00963874">
              <w:rPr>
                <w:rFonts w:eastAsiaTheme="minorHAnsi" w:cs="Arial"/>
                <w:b/>
                <w:sz w:val="18"/>
                <w:szCs w:val="18"/>
              </w:rPr>
              <w:fldChar w:fldCharType="begin"/>
            </w:r>
            <w:r w:rsidR="00F50876" w:rsidRPr="00963874">
              <w:rPr>
                <w:rFonts w:eastAsiaTheme="minorHAnsi" w:cs="Arial"/>
                <w:b/>
                <w:sz w:val="18"/>
                <w:szCs w:val="18"/>
              </w:rPr>
              <w:instrText xml:space="preserve"> NUMPAGES  </w:instrText>
            </w:r>
            <w:r w:rsidR="00F50876" w:rsidRPr="00963874">
              <w:rPr>
                <w:rFonts w:eastAsiaTheme="minorHAnsi" w:cs="Arial"/>
                <w:b/>
                <w:sz w:val="18"/>
                <w:szCs w:val="18"/>
              </w:rPr>
              <w:fldChar w:fldCharType="separate"/>
            </w:r>
            <w:r w:rsidR="00F50876">
              <w:rPr>
                <w:rFonts w:eastAsiaTheme="minorHAnsi" w:cs="Arial"/>
                <w:b/>
                <w:sz w:val="18"/>
                <w:szCs w:val="18"/>
              </w:rPr>
              <w:t>1</w:t>
            </w:r>
            <w:r w:rsidR="00F50876" w:rsidRPr="00963874">
              <w:rPr>
                <w:rFonts w:eastAsiaTheme="minorHAnsi" w:cs="Arial"/>
                <w:b/>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96" w14:textId="77777777">
      <w:tc>
        <w:tcPr>
          <w:tcW w:w="2201" w:type="dxa"/>
          <w:tcBorders>
            <w:top w:val="nil"/>
            <w:left w:val="nil"/>
            <w:bottom w:val="nil"/>
            <w:right w:val="nil"/>
          </w:tcBorders>
        </w:tcPr>
        <w:p w14:paraId="061C4F92"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061C4F93"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061C4F94"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600" w:type="dxa"/>
          <w:tcBorders>
            <w:top w:val="nil"/>
            <w:left w:val="nil"/>
            <w:bottom w:val="nil"/>
            <w:right w:val="nil"/>
          </w:tcBorders>
        </w:tcPr>
        <w:p w14:paraId="061C4F95" w14:textId="77777777" w:rsidR="00CC4485" w:rsidRDefault="00CC4485">
          <w:pPr>
            <w:jc w:val="right"/>
            <w:rPr>
              <w:sz w:val="18"/>
            </w:rPr>
          </w:pPr>
        </w:p>
      </w:tc>
    </w:tr>
  </w:tbl>
  <w:p w14:paraId="061C4F97"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2100905500"/>
      <w:docPartObj>
        <w:docPartGallery w:val="Page Numbers (Bottom of Page)"/>
        <w:docPartUnique/>
      </w:docPartObj>
    </w:sdtPr>
    <w:sdtEndPr/>
    <w:sdtContent>
      <w:sdt>
        <w:sdtPr>
          <w:rPr>
            <w:rFonts w:eastAsiaTheme="minorHAnsi" w:cs="Arial"/>
            <w:sz w:val="18"/>
            <w:szCs w:val="18"/>
          </w:rPr>
          <w:id w:val="-236330163"/>
          <w:docPartObj>
            <w:docPartGallery w:val="Page Numbers (Top of Page)"/>
            <w:docPartUnique/>
          </w:docPartObj>
        </w:sdtPr>
        <w:sdtEndPr/>
        <w:sdtContent>
          <w:p w14:paraId="2CC98391" w14:textId="77777777" w:rsidR="00F50876" w:rsidRPr="00EC0BDE" w:rsidRDefault="00F50876" w:rsidP="00F50876">
            <w:pPr>
              <w:widowControl w:val="0"/>
              <w:tabs>
                <w:tab w:val="center" w:pos="4680"/>
                <w:tab w:val="right" w:pos="10080"/>
              </w:tabs>
              <w:overflowPunct/>
              <w:autoSpaceDE/>
              <w:autoSpaceDN/>
              <w:adjustRightInd/>
              <w:ind w:right="-450" w:hanging="540"/>
              <w:jc w:val="left"/>
              <w:textAlignment w:val="auto"/>
              <w:rPr>
                <w:rFonts w:eastAsiaTheme="minorHAnsi" w:cs="Arial"/>
                <w:b/>
                <w:bCs/>
                <w:sz w:val="18"/>
                <w:szCs w:val="18"/>
              </w:rPr>
            </w:pPr>
          </w:p>
          <w:p w14:paraId="061C4F99" w14:textId="4B82A655" w:rsidR="003F1DD7" w:rsidRPr="00F50876" w:rsidRDefault="005A33DC" w:rsidP="00F50876">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5A33DC">
              <w:rPr>
                <w:rFonts w:eastAsiaTheme="minorHAnsi" w:cs="Arial"/>
                <w:b/>
                <w:bCs/>
                <w:sz w:val="18"/>
                <w:szCs w:val="18"/>
              </w:rPr>
              <w:t>148513</w:t>
            </w:r>
            <w:r w:rsidR="008875FF">
              <w:rPr>
                <w:rFonts w:eastAsiaTheme="minorHAnsi" w:cs="Arial"/>
                <w:b/>
                <w:bCs/>
                <w:sz w:val="18"/>
                <w:szCs w:val="18"/>
              </w:rPr>
              <w:t xml:space="preserve"> </w:t>
            </w:r>
            <w:r w:rsidR="00EC0BDE" w:rsidRPr="00EC0BDE">
              <w:rPr>
                <w:rFonts w:eastAsiaTheme="minorHAnsi" w:cs="Arial"/>
                <w:b/>
                <w:bCs/>
                <w:sz w:val="18"/>
                <w:szCs w:val="18"/>
              </w:rPr>
              <w:t>(0</w:t>
            </w:r>
            <w:r w:rsidR="00104581">
              <w:rPr>
                <w:rFonts w:eastAsiaTheme="minorHAnsi" w:cs="Arial"/>
                <w:b/>
                <w:bCs/>
                <w:sz w:val="18"/>
                <w:szCs w:val="18"/>
              </w:rPr>
              <w:t>1/2</w:t>
            </w:r>
            <w:r>
              <w:rPr>
                <w:rFonts w:eastAsiaTheme="minorHAnsi" w:cs="Arial"/>
                <w:b/>
                <w:bCs/>
                <w:sz w:val="18"/>
                <w:szCs w:val="18"/>
              </w:rPr>
              <w:t>6</w:t>
            </w:r>
            <w:r w:rsidR="00EC0BDE" w:rsidRPr="00EC0BDE">
              <w:rPr>
                <w:rFonts w:eastAsiaTheme="minorHAnsi" w:cs="Arial"/>
                <w:b/>
                <w:bCs/>
                <w:sz w:val="18"/>
                <w:szCs w:val="18"/>
              </w:rPr>
              <w:t>)</w:t>
            </w:r>
            <w:r w:rsidR="00F50876">
              <w:rPr>
                <w:rFonts w:eastAsiaTheme="minorHAnsi" w:cs="Arial"/>
                <w:sz w:val="18"/>
                <w:szCs w:val="18"/>
              </w:rPr>
              <w:tab/>
            </w:r>
            <w:r w:rsidR="00F50876" w:rsidRPr="00963874">
              <w:rPr>
                <w:rFonts w:eastAsiaTheme="minorHAnsi" w:cs="Arial"/>
                <w:sz w:val="18"/>
                <w:szCs w:val="18"/>
              </w:rPr>
              <w:t>© 20</w:t>
            </w:r>
            <w:r w:rsidR="00F50876">
              <w:rPr>
                <w:rFonts w:eastAsiaTheme="minorHAnsi" w:cs="Arial"/>
                <w:sz w:val="18"/>
                <w:szCs w:val="18"/>
              </w:rPr>
              <w:t>20, The Hartford Steam Boiler Inspection and Insurance Company.  All rights reserved.</w:t>
            </w:r>
            <w:r w:rsidR="00F50876" w:rsidRPr="00963874">
              <w:rPr>
                <w:rFonts w:eastAsiaTheme="minorHAnsi" w:cs="Arial"/>
                <w:sz w:val="18"/>
                <w:szCs w:val="18"/>
              </w:rPr>
              <w:tab/>
              <w:t xml:space="preserve">Page </w:t>
            </w:r>
            <w:r w:rsidR="00F50876" w:rsidRPr="00963874">
              <w:rPr>
                <w:rFonts w:eastAsiaTheme="minorHAnsi" w:cs="Arial"/>
                <w:b/>
                <w:sz w:val="18"/>
                <w:szCs w:val="18"/>
              </w:rPr>
              <w:fldChar w:fldCharType="begin"/>
            </w:r>
            <w:r w:rsidR="00F50876" w:rsidRPr="00963874">
              <w:rPr>
                <w:rFonts w:eastAsiaTheme="minorHAnsi" w:cs="Arial"/>
                <w:b/>
                <w:sz w:val="18"/>
                <w:szCs w:val="18"/>
              </w:rPr>
              <w:instrText xml:space="preserve"> PAGE </w:instrText>
            </w:r>
            <w:r w:rsidR="00F50876" w:rsidRPr="00963874">
              <w:rPr>
                <w:rFonts w:eastAsiaTheme="minorHAnsi" w:cs="Arial"/>
                <w:b/>
                <w:sz w:val="18"/>
                <w:szCs w:val="18"/>
              </w:rPr>
              <w:fldChar w:fldCharType="separate"/>
            </w:r>
            <w:r w:rsidR="00F50876">
              <w:rPr>
                <w:rFonts w:eastAsiaTheme="minorHAnsi" w:cs="Arial"/>
                <w:b/>
                <w:sz w:val="18"/>
                <w:szCs w:val="18"/>
              </w:rPr>
              <w:t>1</w:t>
            </w:r>
            <w:r w:rsidR="00F50876" w:rsidRPr="00963874">
              <w:rPr>
                <w:rFonts w:eastAsiaTheme="minorHAnsi" w:cs="Arial"/>
                <w:b/>
                <w:sz w:val="18"/>
                <w:szCs w:val="18"/>
              </w:rPr>
              <w:fldChar w:fldCharType="end"/>
            </w:r>
            <w:r w:rsidR="00F50876" w:rsidRPr="00963874">
              <w:rPr>
                <w:rFonts w:eastAsiaTheme="minorHAnsi" w:cs="Arial"/>
                <w:sz w:val="18"/>
                <w:szCs w:val="18"/>
              </w:rPr>
              <w:t xml:space="preserve"> of </w:t>
            </w:r>
            <w:r w:rsidR="00F50876" w:rsidRPr="00963874">
              <w:rPr>
                <w:rFonts w:eastAsiaTheme="minorHAnsi" w:cs="Arial"/>
                <w:b/>
                <w:sz w:val="18"/>
                <w:szCs w:val="18"/>
              </w:rPr>
              <w:fldChar w:fldCharType="begin"/>
            </w:r>
            <w:r w:rsidR="00F50876" w:rsidRPr="00963874">
              <w:rPr>
                <w:rFonts w:eastAsiaTheme="minorHAnsi" w:cs="Arial"/>
                <w:b/>
                <w:sz w:val="18"/>
                <w:szCs w:val="18"/>
              </w:rPr>
              <w:instrText xml:space="preserve"> NUMPAGES  </w:instrText>
            </w:r>
            <w:r w:rsidR="00F50876" w:rsidRPr="00963874">
              <w:rPr>
                <w:rFonts w:eastAsiaTheme="minorHAnsi" w:cs="Arial"/>
                <w:b/>
                <w:sz w:val="18"/>
                <w:szCs w:val="18"/>
              </w:rPr>
              <w:fldChar w:fldCharType="separate"/>
            </w:r>
            <w:r w:rsidR="00F50876">
              <w:rPr>
                <w:rFonts w:eastAsiaTheme="minorHAnsi" w:cs="Arial"/>
                <w:b/>
                <w:sz w:val="18"/>
                <w:szCs w:val="18"/>
              </w:rPr>
              <w:t>1</w:t>
            </w:r>
            <w:r w:rsidR="00F50876" w:rsidRPr="00963874">
              <w:rPr>
                <w:rFonts w:eastAsiaTheme="minorHAnsi" w:cs="Arial"/>
                <w:b/>
                <w:sz w:val="18"/>
                <w:szCs w:val="18"/>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A3" w14:textId="77777777">
      <w:tc>
        <w:tcPr>
          <w:tcW w:w="2201" w:type="dxa"/>
          <w:tcBorders>
            <w:top w:val="nil"/>
            <w:left w:val="nil"/>
            <w:bottom w:val="nil"/>
            <w:right w:val="nil"/>
          </w:tcBorders>
        </w:tcPr>
        <w:p w14:paraId="061C4F9F" w14:textId="77777777" w:rsidR="00CC4485" w:rsidRDefault="00CC4485">
          <w:pPr>
            <w:pStyle w:val="isof2"/>
            <w:jc w:val="left"/>
            <w:rPr>
              <w:sz w:val="18"/>
            </w:rPr>
          </w:pPr>
        </w:p>
      </w:tc>
      <w:tc>
        <w:tcPr>
          <w:tcW w:w="5911" w:type="dxa"/>
          <w:tcBorders>
            <w:top w:val="nil"/>
            <w:left w:val="nil"/>
            <w:bottom w:val="nil"/>
            <w:right w:val="nil"/>
          </w:tcBorders>
        </w:tcPr>
        <w:p w14:paraId="061C4FA0" w14:textId="77777777" w:rsidR="00CC4485" w:rsidRDefault="00CC4485">
          <w:pPr>
            <w:pStyle w:val="isof1"/>
            <w:jc w:val="center"/>
            <w:rPr>
              <w:sz w:val="18"/>
            </w:rPr>
          </w:pPr>
        </w:p>
      </w:tc>
      <w:tc>
        <w:tcPr>
          <w:tcW w:w="2088" w:type="dxa"/>
          <w:tcBorders>
            <w:top w:val="nil"/>
            <w:left w:val="nil"/>
            <w:bottom w:val="nil"/>
            <w:right w:val="nil"/>
          </w:tcBorders>
        </w:tcPr>
        <w:p w14:paraId="061C4FA1"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600" w:type="dxa"/>
          <w:tcBorders>
            <w:top w:val="nil"/>
            <w:left w:val="nil"/>
            <w:bottom w:val="nil"/>
            <w:right w:val="nil"/>
          </w:tcBorders>
        </w:tcPr>
        <w:p w14:paraId="061C4FA2" w14:textId="77777777" w:rsidR="00CC4485" w:rsidRDefault="00CC4485">
          <w:pPr>
            <w:jc w:val="right"/>
            <w:rPr>
              <w:sz w:val="18"/>
            </w:rPr>
          </w:pPr>
        </w:p>
      </w:tc>
    </w:tr>
  </w:tbl>
  <w:p w14:paraId="061C4FA4"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C4F5E" w14:textId="77777777" w:rsidR="00CC4485" w:rsidRDefault="00CC4485" w:rsidP="003C55D3">
      <w:r>
        <w:separator/>
      </w:r>
    </w:p>
  </w:footnote>
  <w:footnote w:type="continuationSeparator" w:id="0">
    <w:p w14:paraId="061C4F5F"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62" w14:textId="77777777" w:rsidR="00CC4485" w:rsidRDefault="00CC4485">
    <w:pPr>
      <w:pStyle w:val="Header"/>
    </w:pPr>
    <w:r>
      <w:t>DRAFT – FOR DISCUSSION PURPOSES ONLY</w:t>
    </w:r>
  </w:p>
  <w:p w14:paraId="061C4F63"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64" w14:textId="77777777" w:rsidR="00CC4485" w:rsidRDefault="00CC4485" w:rsidP="00D23A6E">
    <w:pPr>
      <w:pStyle w:val="Header"/>
    </w:pPr>
    <w:r>
      <w:t>DRAFT – FOR DISCUSSION PURPOSES ONLY</w:t>
    </w:r>
  </w:p>
  <w:p w14:paraId="061C4F65"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8F383" w14:textId="77777777" w:rsidR="008875FF" w:rsidRDefault="008875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8F"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90" w14:textId="77777777" w:rsidR="003E2878" w:rsidRPr="00785F6C" w:rsidRDefault="00F12797" w:rsidP="003E2878">
    <w:pPr>
      <w:pStyle w:val="title18"/>
      <w:pBdr>
        <w:bottom w:val="single" w:sz="4" w:space="1" w:color="auto"/>
      </w:pBdr>
      <w:suppressAutoHyphens/>
      <w:spacing w:line="240" w:lineRule="auto"/>
      <w:jc w:val="left"/>
      <w:rPr>
        <w:sz w:val="32"/>
        <w:szCs w:val="32"/>
      </w:rPr>
    </w:pPr>
    <w:r>
      <w:rPr>
        <w:caps w:val="0"/>
        <w:sz w:val="32"/>
        <w:szCs w:val="32"/>
      </w:rPr>
      <w:t xml:space="preserve">New Mexico </w:t>
    </w:r>
    <w:r w:rsidR="003E2878" w:rsidRPr="00785F6C">
      <w:rPr>
        <w:sz w:val="32"/>
        <w:szCs w:val="32"/>
      </w:rPr>
      <w:t>C</w:t>
    </w:r>
    <w:r w:rsidR="003E2878" w:rsidRPr="00785F6C">
      <w:rPr>
        <w:caps w:val="0"/>
        <w:sz w:val="32"/>
        <w:szCs w:val="32"/>
      </w:rPr>
      <w:t>hanges</w:t>
    </w:r>
    <w:r w:rsidR="003E2878">
      <w:rPr>
        <w:caps w:val="0"/>
        <w:sz w:val="32"/>
        <w:szCs w:val="32"/>
      </w:rPr>
      <w:t>, continued</w:t>
    </w:r>
  </w:p>
  <w:p w14:paraId="061C4F91" w14:textId="77777777" w:rsidR="00CC4485" w:rsidRDefault="00CC448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061C4F9B" w14:textId="77777777">
      <w:tc>
        <w:tcPr>
          <w:tcW w:w="5040" w:type="dxa"/>
          <w:tcBorders>
            <w:top w:val="nil"/>
            <w:left w:val="nil"/>
            <w:bottom w:val="nil"/>
            <w:right w:val="nil"/>
          </w:tcBorders>
        </w:tcPr>
        <w:p w14:paraId="061C4F9A" w14:textId="77777777" w:rsidR="00CC4485" w:rsidRDefault="00CC4485">
          <w:pPr>
            <w:pStyle w:val="Header"/>
            <w:rPr>
              <w:sz w:val="18"/>
            </w:rPr>
          </w:pPr>
        </w:p>
      </w:tc>
    </w:tr>
  </w:tbl>
  <w:p w14:paraId="061C4F9C" w14:textId="77777777" w:rsidR="00CC4485" w:rsidRDefault="00CC4485">
    <w:pPr>
      <w:pStyle w:val="Header"/>
      <w:rPr>
        <w:sz w:val="18"/>
      </w:rPr>
    </w:pPr>
  </w:p>
  <w:p w14:paraId="061C4F9D" w14:textId="77777777" w:rsidR="00CC4485" w:rsidRDefault="00CC4485">
    <w:pPr>
      <w:pStyle w:val="isof3"/>
      <w:rPr>
        <w:sz w:val="22"/>
      </w:rPr>
    </w:pPr>
    <w:r>
      <w:rPr>
        <w:sz w:val="22"/>
      </w:rPr>
      <w:t>THIS ENDORSEMENT CHANGES THE POLICY.  PLEASE READ INFORMATION TECHNOLOGY CAREFULLY.</w:t>
    </w:r>
  </w:p>
  <w:p w14:paraId="061C4F9E"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14948369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B0D"/>
    <w:rsid w:val="00020C69"/>
    <w:rsid w:val="00026CD6"/>
    <w:rsid w:val="0003544A"/>
    <w:rsid w:val="000367B8"/>
    <w:rsid w:val="0003758F"/>
    <w:rsid w:val="000545A2"/>
    <w:rsid w:val="00054E76"/>
    <w:rsid w:val="000611F3"/>
    <w:rsid w:val="00061F02"/>
    <w:rsid w:val="0006254E"/>
    <w:rsid w:val="00072FBF"/>
    <w:rsid w:val="00073735"/>
    <w:rsid w:val="00073D01"/>
    <w:rsid w:val="0007664A"/>
    <w:rsid w:val="000802D3"/>
    <w:rsid w:val="00080AEE"/>
    <w:rsid w:val="00083821"/>
    <w:rsid w:val="00084DA8"/>
    <w:rsid w:val="000870A5"/>
    <w:rsid w:val="00090549"/>
    <w:rsid w:val="000948B2"/>
    <w:rsid w:val="00094D45"/>
    <w:rsid w:val="000A4E22"/>
    <w:rsid w:val="000B03C0"/>
    <w:rsid w:val="000B1391"/>
    <w:rsid w:val="000B280F"/>
    <w:rsid w:val="000B41E5"/>
    <w:rsid w:val="000B5082"/>
    <w:rsid w:val="000B6AE2"/>
    <w:rsid w:val="000B6CD9"/>
    <w:rsid w:val="000C0502"/>
    <w:rsid w:val="000C2EB4"/>
    <w:rsid w:val="000C3D53"/>
    <w:rsid w:val="000C4370"/>
    <w:rsid w:val="000C74A5"/>
    <w:rsid w:val="000D179E"/>
    <w:rsid w:val="000D1A5F"/>
    <w:rsid w:val="000D3708"/>
    <w:rsid w:val="000D780F"/>
    <w:rsid w:val="000F0D5A"/>
    <w:rsid w:val="000F1A7F"/>
    <w:rsid w:val="000F2880"/>
    <w:rsid w:val="000F3750"/>
    <w:rsid w:val="000F5E2B"/>
    <w:rsid w:val="00102F76"/>
    <w:rsid w:val="00104581"/>
    <w:rsid w:val="001077B7"/>
    <w:rsid w:val="0011067A"/>
    <w:rsid w:val="00111576"/>
    <w:rsid w:val="0012058B"/>
    <w:rsid w:val="001331FB"/>
    <w:rsid w:val="00133D57"/>
    <w:rsid w:val="001344C6"/>
    <w:rsid w:val="00137439"/>
    <w:rsid w:val="001416B0"/>
    <w:rsid w:val="00142F26"/>
    <w:rsid w:val="00143A43"/>
    <w:rsid w:val="001448FE"/>
    <w:rsid w:val="00145984"/>
    <w:rsid w:val="00145BBD"/>
    <w:rsid w:val="001509A8"/>
    <w:rsid w:val="00150CDC"/>
    <w:rsid w:val="0015118E"/>
    <w:rsid w:val="001541F0"/>
    <w:rsid w:val="00155B22"/>
    <w:rsid w:val="00156584"/>
    <w:rsid w:val="00156966"/>
    <w:rsid w:val="00161DC5"/>
    <w:rsid w:val="0016549A"/>
    <w:rsid w:val="00167A61"/>
    <w:rsid w:val="00173997"/>
    <w:rsid w:val="00174C9B"/>
    <w:rsid w:val="001807BE"/>
    <w:rsid w:val="001812CB"/>
    <w:rsid w:val="001819FE"/>
    <w:rsid w:val="00184AA1"/>
    <w:rsid w:val="001906BD"/>
    <w:rsid w:val="00190CBD"/>
    <w:rsid w:val="00190FF6"/>
    <w:rsid w:val="00193BC7"/>
    <w:rsid w:val="001975CC"/>
    <w:rsid w:val="001A1498"/>
    <w:rsid w:val="001A6F2F"/>
    <w:rsid w:val="001A73FD"/>
    <w:rsid w:val="001A7449"/>
    <w:rsid w:val="001A775A"/>
    <w:rsid w:val="001B0F8B"/>
    <w:rsid w:val="001B318D"/>
    <w:rsid w:val="001B3548"/>
    <w:rsid w:val="001B4A5A"/>
    <w:rsid w:val="001B5760"/>
    <w:rsid w:val="001B5AE0"/>
    <w:rsid w:val="001C0AF4"/>
    <w:rsid w:val="001C144D"/>
    <w:rsid w:val="001C317D"/>
    <w:rsid w:val="001D18C5"/>
    <w:rsid w:val="001D25EF"/>
    <w:rsid w:val="001E20FF"/>
    <w:rsid w:val="001E4679"/>
    <w:rsid w:val="001E6772"/>
    <w:rsid w:val="001E7192"/>
    <w:rsid w:val="001F0C13"/>
    <w:rsid w:val="00201271"/>
    <w:rsid w:val="00204B12"/>
    <w:rsid w:val="002119B6"/>
    <w:rsid w:val="00214465"/>
    <w:rsid w:val="0021557F"/>
    <w:rsid w:val="00217F9B"/>
    <w:rsid w:val="00225F2A"/>
    <w:rsid w:val="002275C2"/>
    <w:rsid w:val="0023171B"/>
    <w:rsid w:val="0023189A"/>
    <w:rsid w:val="00234502"/>
    <w:rsid w:val="00234F53"/>
    <w:rsid w:val="002369C9"/>
    <w:rsid w:val="00236D41"/>
    <w:rsid w:val="00246416"/>
    <w:rsid w:val="002504BF"/>
    <w:rsid w:val="00254116"/>
    <w:rsid w:val="0025567E"/>
    <w:rsid w:val="00261124"/>
    <w:rsid w:val="00267E5C"/>
    <w:rsid w:val="0027077B"/>
    <w:rsid w:val="002734B2"/>
    <w:rsid w:val="00275452"/>
    <w:rsid w:val="00280954"/>
    <w:rsid w:val="002809E7"/>
    <w:rsid w:val="00283AFD"/>
    <w:rsid w:val="00284F9A"/>
    <w:rsid w:val="00285F7F"/>
    <w:rsid w:val="0029246B"/>
    <w:rsid w:val="0029295B"/>
    <w:rsid w:val="00294CBA"/>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778D"/>
    <w:rsid w:val="002D1E37"/>
    <w:rsid w:val="002D3B68"/>
    <w:rsid w:val="002D3EAE"/>
    <w:rsid w:val="002D3FE6"/>
    <w:rsid w:val="002D3FEA"/>
    <w:rsid w:val="002D636A"/>
    <w:rsid w:val="002E11E9"/>
    <w:rsid w:val="002E757B"/>
    <w:rsid w:val="002F1690"/>
    <w:rsid w:val="002F3121"/>
    <w:rsid w:val="002F6100"/>
    <w:rsid w:val="002F647F"/>
    <w:rsid w:val="002F7417"/>
    <w:rsid w:val="00302DA6"/>
    <w:rsid w:val="00303D9D"/>
    <w:rsid w:val="0031331C"/>
    <w:rsid w:val="00314821"/>
    <w:rsid w:val="00316D95"/>
    <w:rsid w:val="00320101"/>
    <w:rsid w:val="00320AD2"/>
    <w:rsid w:val="00320B23"/>
    <w:rsid w:val="003275A5"/>
    <w:rsid w:val="00332B81"/>
    <w:rsid w:val="00335FCC"/>
    <w:rsid w:val="003530DA"/>
    <w:rsid w:val="00353F08"/>
    <w:rsid w:val="0035555A"/>
    <w:rsid w:val="003603F7"/>
    <w:rsid w:val="00361A93"/>
    <w:rsid w:val="00366F60"/>
    <w:rsid w:val="00367C28"/>
    <w:rsid w:val="0037125A"/>
    <w:rsid w:val="003718D2"/>
    <w:rsid w:val="00371C78"/>
    <w:rsid w:val="003763D3"/>
    <w:rsid w:val="00381596"/>
    <w:rsid w:val="003826AB"/>
    <w:rsid w:val="0038446E"/>
    <w:rsid w:val="00387242"/>
    <w:rsid w:val="00387FD4"/>
    <w:rsid w:val="00390D2D"/>
    <w:rsid w:val="00392B57"/>
    <w:rsid w:val="003943C3"/>
    <w:rsid w:val="00397185"/>
    <w:rsid w:val="003A0789"/>
    <w:rsid w:val="003A1EE9"/>
    <w:rsid w:val="003A7FBF"/>
    <w:rsid w:val="003B3762"/>
    <w:rsid w:val="003C0EAE"/>
    <w:rsid w:val="003C160B"/>
    <w:rsid w:val="003C26FB"/>
    <w:rsid w:val="003C280D"/>
    <w:rsid w:val="003C3A15"/>
    <w:rsid w:val="003C535F"/>
    <w:rsid w:val="003C55D3"/>
    <w:rsid w:val="003D5C20"/>
    <w:rsid w:val="003D6C1D"/>
    <w:rsid w:val="003E11A7"/>
    <w:rsid w:val="003E2878"/>
    <w:rsid w:val="003E4790"/>
    <w:rsid w:val="003E519B"/>
    <w:rsid w:val="003E65D4"/>
    <w:rsid w:val="003F1DD7"/>
    <w:rsid w:val="003F4018"/>
    <w:rsid w:val="003F4B31"/>
    <w:rsid w:val="003F5C72"/>
    <w:rsid w:val="003F684C"/>
    <w:rsid w:val="003F698A"/>
    <w:rsid w:val="003F6F88"/>
    <w:rsid w:val="00401440"/>
    <w:rsid w:val="00411417"/>
    <w:rsid w:val="004121E1"/>
    <w:rsid w:val="00415C29"/>
    <w:rsid w:val="00432179"/>
    <w:rsid w:val="004459E0"/>
    <w:rsid w:val="0045030B"/>
    <w:rsid w:val="00451096"/>
    <w:rsid w:val="004577BB"/>
    <w:rsid w:val="00457CCD"/>
    <w:rsid w:val="00460FDF"/>
    <w:rsid w:val="004616D4"/>
    <w:rsid w:val="00464243"/>
    <w:rsid w:val="0046591B"/>
    <w:rsid w:val="00465CA7"/>
    <w:rsid w:val="0047137C"/>
    <w:rsid w:val="00472E9A"/>
    <w:rsid w:val="00474EC9"/>
    <w:rsid w:val="00481D13"/>
    <w:rsid w:val="00487C0E"/>
    <w:rsid w:val="00487F3C"/>
    <w:rsid w:val="004910BC"/>
    <w:rsid w:val="00497C68"/>
    <w:rsid w:val="004A0326"/>
    <w:rsid w:val="004B0B16"/>
    <w:rsid w:val="004B2BB2"/>
    <w:rsid w:val="004B39E9"/>
    <w:rsid w:val="004B5E6D"/>
    <w:rsid w:val="004C01D1"/>
    <w:rsid w:val="004C137B"/>
    <w:rsid w:val="004C296C"/>
    <w:rsid w:val="004C4F09"/>
    <w:rsid w:val="004D0CAF"/>
    <w:rsid w:val="004D35F4"/>
    <w:rsid w:val="004E578D"/>
    <w:rsid w:val="004F1729"/>
    <w:rsid w:val="004F4A54"/>
    <w:rsid w:val="00502715"/>
    <w:rsid w:val="00505680"/>
    <w:rsid w:val="00507288"/>
    <w:rsid w:val="00507D29"/>
    <w:rsid w:val="00511662"/>
    <w:rsid w:val="00514E95"/>
    <w:rsid w:val="00517192"/>
    <w:rsid w:val="00520CA7"/>
    <w:rsid w:val="00523F60"/>
    <w:rsid w:val="005240F6"/>
    <w:rsid w:val="00525479"/>
    <w:rsid w:val="00525E3F"/>
    <w:rsid w:val="005357FA"/>
    <w:rsid w:val="005417F0"/>
    <w:rsid w:val="00543364"/>
    <w:rsid w:val="005434F1"/>
    <w:rsid w:val="00544658"/>
    <w:rsid w:val="005461F6"/>
    <w:rsid w:val="005478AF"/>
    <w:rsid w:val="00547BDE"/>
    <w:rsid w:val="0055307B"/>
    <w:rsid w:val="0055478D"/>
    <w:rsid w:val="005549E4"/>
    <w:rsid w:val="005553FC"/>
    <w:rsid w:val="005564D5"/>
    <w:rsid w:val="00571348"/>
    <w:rsid w:val="00574243"/>
    <w:rsid w:val="005805BB"/>
    <w:rsid w:val="0058477F"/>
    <w:rsid w:val="00585C77"/>
    <w:rsid w:val="00586971"/>
    <w:rsid w:val="00590958"/>
    <w:rsid w:val="00591D19"/>
    <w:rsid w:val="00594DC7"/>
    <w:rsid w:val="005A0591"/>
    <w:rsid w:val="005A33DC"/>
    <w:rsid w:val="005A3733"/>
    <w:rsid w:val="005A7322"/>
    <w:rsid w:val="005B41ED"/>
    <w:rsid w:val="005B44C5"/>
    <w:rsid w:val="005B70B5"/>
    <w:rsid w:val="005B74DA"/>
    <w:rsid w:val="005C26B1"/>
    <w:rsid w:val="005C4219"/>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14AB9"/>
    <w:rsid w:val="0062045C"/>
    <w:rsid w:val="0062645F"/>
    <w:rsid w:val="00627ECA"/>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70691"/>
    <w:rsid w:val="00675282"/>
    <w:rsid w:val="006808E5"/>
    <w:rsid w:val="00680F66"/>
    <w:rsid w:val="00682D0F"/>
    <w:rsid w:val="006928C8"/>
    <w:rsid w:val="00693351"/>
    <w:rsid w:val="006952D1"/>
    <w:rsid w:val="00696214"/>
    <w:rsid w:val="006A1B53"/>
    <w:rsid w:val="006A2BB2"/>
    <w:rsid w:val="006A4B2A"/>
    <w:rsid w:val="006A62DA"/>
    <w:rsid w:val="006B23EA"/>
    <w:rsid w:val="006B7EFA"/>
    <w:rsid w:val="006C3479"/>
    <w:rsid w:val="006C61C6"/>
    <w:rsid w:val="006C6FD4"/>
    <w:rsid w:val="006C7DD3"/>
    <w:rsid w:val="006D0D37"/>
    <w:rsid w:val="006D6E17"/>
    <w:rsid w:val="006E2D86"/>
    <w:rsid w:val="006E445C"/>
    <w:rsid w:val="006E4E33"/>
    <w:rsid w:val="006F09DF"/>
    <w:rsid w:val="006F10A3"/>
    <w:rsid w:val="006F2AC3"/>
    <w:rsid w:val="006F4D23"/>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79C"/>
    <w:rsid w:val="00732B36"/>
    <w:rsid w:val="00740229"/>
    <w:rsid w:val="0074348D"/>
    <w:rsid w:val="007439F2"/>
    <w:rsid w:val="007472DE"/>
    <w:rsid w:val="00751F89"/>
    <w:rsid w:val="00752FE3"/>
    <w:rsid w:val="00765BA0"/>
    <w:rsid w:val="00784E4C"/>
    <w:rsid w:val="00785F6C"/>
    <w:rsid w:val="00787783"/>
    <w:rsid w:val="0079174A"/>
    <w:rsid w:val="00793202"/>
    <w:rsid w:val="00794050"/>
    <w:rsid w:val="007943F1"/>
    <w:rsid w:val="007966A2"/>
    <w:rsid w:val="00797EB0"/>
    <w:rsid w:val="007A3AD0"/>
    <w:rsid w:val="007A4FE6"/>
    <w:rsid w:val="007A5E6D"/>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28B1"/>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72BD"/>
    <w:rsid w:val="008174B1"/>
    <w:rsid w:val="00821F9F"/>
    <w:rsid w:val="00822048"/>
    <w:rsid w:val="008226D1"/>
    <w:rsid w:val="0082588B"/>
    <w:rsid w:val="00830382"/>
    <w:rsid w:val="008317CE"/>
    <w:rsid w:val="00831B0C"/>
    <w:rsid w:val="00833A7D"/>
    <w:rsid w:val="00834272"/>
    <w:rsid w:val="008352EE"/>
    <w:rsid w:val="00835527"/>
    <w:rsid w:val="00835FD5"/>
    <w:rsid w:val="008369AB"/>
    <w:rsid w:val="00840B4D"/>
    <w:rsid w:val="00843496"/>
    <w:rsid w:val="008515E8"/>
    <w:rsid w:val="008534E2"/>
    <w:rsid w:val="00854C89"/>
    <w:rsid w:val="0085638A"/>
    <w:rsid w:val="00856E33"/>
    <w:rsid w:val="00857AE6"/>
    <w:rsid w:val="008601B2"/>
    <w:rsid w:val="008617B2"/>
    <w:rsid w:val="00863E08"/>
    <w:rsid w:val="008642A7"/>
    <w:rsid w:val="00865667"/>
    <w:rsid w:val="00866887"/>
    <w:rsid w:val="008674AD"/>
    <w:rsid w:val="00867871"/>
    <w:rsid w:val="0087139A"/>
    <w:rsid w:val="008742ED"/>
    <w:rsid w:val="0087443D"/>
    <w:rsid w:val="00881974"/>
    <w:rsid w:val="008875FF"/>
    <w:rsid w:val="00890E5D"/>
    <w:rsid w:val="00891097"/>
    <w:rsid w:val="008926BD"/>
    <w:rsid w:val="00892D96"/>
    <w:rsid w:val="008930EC"/>
    <w:rsid w:val="00893E56"/>
    <w:rsid w:val="008A04AC"/>
    <w:rsid w:val="008A0C00"/>
    <w:rsid w:val="008A23F0"/>
    <w:rsid w:val="008A3AA2"/>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305A"/>
    <w:rsid w:val="008F6396"/>
    <w:rsid w:val="00900813"/>
    <w:rsid w:val="00902612"/>
    <w:rsid w:val="0091339D"/>
    <w:rsid w:val="00915698"/>
    <w:rsid w:val="009205C3"/>
    <w:rsid w:val="009216CD"/>
    <w:rsid w:val="00921B63"/>
    <w:rsid w:val="00923B0A"/>
    <w:rsid w:val="009308D2"/>
    <w:rsid w:val="00931C45"/>
    <w:rsid w:val="0093354F"/>
    <w:rsid w:val="00933910"/>
    <w:rsid w:val="0093593C"/>
    <w:rsid w:val="00941488"/>
    <w:rsid w:val="0094224C"/>
    <w:rsid w:val="00944C48"/>
    <w:rsid w:val="009460CC"/>
    <w:rsid w:val="009464A3"/>
    <w:rsid w:val="00946A8B"/>
    <w:rsid w:val="00957023"/>
    <w:rsid w:val="009604FE"/>
    <w:rsid w:val="00970E3A"/>
    <w:rsid w:val="00972773"/>
    <w:rsid w:val="00972D4E"/>
    <w:rsid w:val="00974607"/>
    <w:rsid w:val="009810B9"/>
    <w:rsid w:val="00982D6F"/>
    <w:rsid w:val="009A2792"/>
    <w:rsid w:val="009A4664"/>
    <w:rsid w:val="009A5D69"/>
    <w:rsid w:val="009B43EE"/>
    <w:rsid w:val="009B5726"/>
    <w:rsid w:val="009B729E"/>
    <w:rsid w:val="009C11E1"/>
    <w:rsid w:val="009D13B5"/>
    <w:rsid w:val="009D3831"/>
    <w:rsid w:val="009D5CA9"/>
    <w:rsid w:val="009E0D87"/>
    <w:rsid w:val="009E4864"/>
    <w:rsid w:val="009E5C8C"/>
    <w:rsid w:val="009E646E"/>
    <w:rsid w:val="009F0513"/>
    <w:rsid w:val="009F26E9"/>
    <w:rsid w:val="009F28DB"/>
    <w:rsid w:val="009F2A4A"/>
    <w:rsid w:val="009F4101"/>
    <w:rsid w:val="00A02132"/>
    <w:rsid w:val="00A037DC"/>
    <w:rsid w:val="00A06A6E"/>
    <w:rsid w:val="00A0723F"/>
    <w:rsid w:val="00A136CC"/>
    <w:rsid w:val="00A14133"/>
    <w:rsid w:val="00A15209"/>
    <w:rsid w:val="00A21406"/>
    <w:rsid w:val="00A2293F"/>
    <w:rsid w:val="00A2451A"/>
    <w:rsid w:val="00A259C5"/>
    <w:rsid w:val="00A25A0A"/>
    <w:rsid w:val="00A27E20"/>
    <w:rsid w:val="00A30E2C"/>
    <w:rsid w:val="00A3343A"/>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3B44"/>
    <w:rsid w:val="00A7643E"/>
    <w:rsid w:val="00A84D3E"/>
    <w:rsid w:val="00A87373"/>
    <w:rsid w:val="00A90413"/>
    <w:rsid w:val="00A91FB9"/>
    <w:rsid w:val="00A92C80"/>
    <w:rsid w:val="00A95243"/>
    <w:rsid w:val="00A96A9E"/>
    <w:rsid w:val="00AB3E55"/>
    <w:rsid w:val="00AB6DFB"/>
    <w:rsid w:val="00AC1282"/>
    <w:rsid w:val="00AC7827"/>
    <w:rsid w:val="00AD6B0D"/>
    <w:rsid w:val="00AE03D3"/>
    <w:rsid w:val="00AE2780"/>
    <w:rsid w:val="00AE3703"/>
    <w:rsid w:val="00AF11F3"/>
    <w:rsid w:val="00AF39B9"/>
    <w:rsid w:val="00AF58FC"/>
    <w:rsid w:val="00AF7E77"/>
    <w:rsid w:val="00B02E49"/>
    <w:rsid w:val="00B0422C"/>
    <w:rsid w:val="00B10039"/>
    <w:rsid w:val="00B103C5"/>
    <w:rsid w:val="00B11586"/>
    <w:rsid w:val="00B11E5D"/>
    <w:rsid w:val="00B1410E"/>
    <w:rsid w:val="00B30283"/>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254B"/>
    <w:rsid w:val="00B8256B"/>
    <w:rsid w:val="00B83148"/>
    <w:rsid w:val="00B91AE0"/>
    <w:rsid w:val="00B91B56"/>
    <w:rsid w:val="00B91CD3"/>
    <w:rsid w:val="00B9267A"/>
    <w:rsid w:val="00B948D5"/>
    <w:rsid w:val="00B956E0"/>
    <w:rsid w:val="00B965B0"/>
    <w:rsid w:val="00BA1583"/>
    <w:rsid w:val="00BA3713"/>
    <w:rsid w:val="00BA6E31"/>
    <w:rsid w:val="00BB0333"/>
    <w:rsid w:val="00BB09D3"/>
    <w:rsid w:val="00BB6372"/>
    <w:rsid w:val="00BC31B9"/>
    <w:rsid w:val="00BC413F"/>
    <w:rsid w:val="00BC4F63"/>
    <w:rsid w:val="00BC5484"/>
    <w:rsid w:val="00BC73D5"/>
    <w:rsid w:val="00BD2D21"/>
    <w:rsid w:val="00BD49DE"/>
    <w:rsid w:val="00BD5F65"/>
    <w:rsid w:val="00BE17CA"/>
    <w:rsid w:val="00BE17DC"/>
    <w:rsid w:val="00BE58DE"/>
    <w:rsid w:val="00BF3379"/>
    <w:rsid w:val="00BF4433"/>
    <w:rsid w:val="00BF533E"/>
    <w:rsid w:val="00BF5B24"/>
    <w:rsid w:val="00C053F4"/>
    <w:rsid w:val="00C11233"/>
    <w:rsid w:val="00C14E57"/>
    <w:rsid w:val="00C15A9B"/>
    <w:rsid w:val="00C226D0"/>
    <w:rsid w:val="00C22730"/>
    <w:rsid w:val="00C22A19"/>
    <w:rsid w:val="00C32F14"/>
    <w:rsid w:val="00C37015"/>
    <w:rsid w:val="00C40060"/>
    <w:rsid w:val="00C4209E"/>
    <w:rsid w:val="00C42F71"/>
    <w:rsid w:val="00C436DD"/>
    <w:rsid w:val="00C50CC4"/>
    <w:rsid w:val="00C60201"/>
    <w:rsid w:val="00C623F8"/>
    <w:rsid w:val="00C659D9"/>
    <w:rsid w:val="00C7106C"/>
    <w:rsid w:val="00C72F1C"/>
    <w:rsid w:val="00C748A3"/>
    <w:rsid w:val="00C74BA2"/>
    <w:rsid w:val="00C76E06"/>
    <w:rsid w:val="00C82AD7"/>
    <w:rsid w:val="00C875CA"/>
    <w:rsid w:val="00C952DE"/>
    <w:rsid w:val="00C961FA"/>
    <w:rsid w:val="00C97443"/>
    <w:rsid w:val="00C9794D"/>
    <w:rsid w:val="00CA2194"/>
    <w:rsid w:val="00CA339A"/>
    <w:rsid w:val="00CA4CBA"/>
    <w:rsid w:val="00CA59E5"/>
    <w:rsid w:val="00CA7DB2"/>
    <w:rsid w:val="00CB203D"/>
    <w:rsid w:val="00CB27CC"/>
    <w:rsid w:val="00CB6C40"/>
    <w:rsid w:val="00CC2F09"/>
    <w:rsid w:val="00CC4485"/>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17CA4"/>
    <w:rsid w:val="00D23626"/>
    <w:rsid w:val="00D23A6E"/>
    <w:rsid w:val="00D34B80"/>
    <w:rsid w:val="00D37895"/>
    <w:rsid w:val="00D40C75"/>
    <w:rsid w:val="00D45725"/>
    <w:rsid w:val="00D462BB"/>
    <w:rsid w:val="00D52C96"/>
    <w:rsid w:val="00D53D18"/>
    <w:rsid w:val="00D555DD"/>
    <w:rsid w:val="00D557B0"/>
    <w:rsid w:val="00D66A81"/>
    <w:rsid w:val="00D67F55"/>
    <w:rsid w:val="00D777B3"/>
    <w:rsid w:val="00D804F1"/>
    <w:rsid w:val="00D80DAA"/>
    <w:rsid w:val="00D8396B"/>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E3FD8"/>
    <w:rsid w:val="00DE50DA"/>
    <w:rsid w:val="00DF385E"/>
    <w:rsid w:val="00DF3C76"/>
    <w:rsid w:val="00DF49C5"/>
    <w:rsid w:val="00DF529E"/>
    <w:rsid w:val="00DF6999"/>
    <w:rsid w:val="00DF7B51"/>
    <w:rsid w:val="00E0097E"/>
    <w:rsid w:val="00E052AE"/>
    <w:rsid w:val="00E10DA9"/>
    <w:rsid w:val="00E20E01"/>
    <w:rsid w:val="00E20F10"/>
    <w:rsid w:val="00E2506D"/>
    <w:rsid w:val="00E25893"/>
    <w:rsid w:val="00E3189D"/>
    <w:rsid w:val="00E37514"/>
    <w:rsid w:val="00E44AC1"/>
    <w:rsid w:val="00E51E8D"/>
    <w:rsid w:val="00E5568B"/>
    <w:rsid w:val="00E66E6D"/>
    <w:rsid w:val="00E71120"/>
    <w:rsid w:val="00E74620"/>
    <w:rsid w:val="00E75C6E"/>
    <w:rsid w:val="00E80A4D"/>
    <w:rsid w:val="00E80E2D"/>
    <w:rsid w:val="00E83F14"/>
    <w:rsid w:val="00E84B27"/>
    <w:rsid w:val="00E852F3"/>
    <w:rsid w:val="00E862E3"/>
    <w:rsid w:val="00E907FE"/>
    <w:rsid w:val="00E9230F"/>
    <w:rsid w:val="00E96B89"/>
    <w:rsid w:val="00E96F6A"/>
    <w:rsid w:val="00EA29F0"/>
    <w:rsid w:val="00EA566A"/>
    <w:rsid w:val="00EA5DF4"/>
    <w:rsid w:val="00EA7043"/>
    <w:rsid w:val="00EB05E1"/>
    <w:rsid w:val="00EB23D6"/>
    <w:rsid w:val="00EB394C"/>
    <w:rsid w:val="00EC0BDE"/>
    <w:rsid w:val="00EC3051"/>
    <w:rsid w:val="00EC460E"/>
    <w:rsid w:val="00EC655C"/>
    <w:rsid w:val="00ED16FB"/>
    <w:rsid w:val="00ED2680"/>
    <w:rsid w:val="00ED523F"/>
    <w:rsid w:val="00EE1BEE"/>
    <w:rsid w:val="00EE3CCC"/>
    <w:rsid w:val="00EE7444"/>
    <w:rsid w:val="00EF3D4B"/>
    <w:rsid w:val="00EF5D64"/>
    <w:rsid w:val="00F044E3"/>
    <w:rsid w:val="00F05142"/>
    <w:rsid w:val="00F0661A"/>
    <w:rsid w:val="00F12797"/>
    <w:rsid w:val="00F255E2"/>
    <w:rsid w:val="00F31DF0"/>
    <w:rsid w:val="00F3474D"/>
    <w:rsid w:val="00F35E56"/>
    <w:rsid w:val="00F40B56"/>
    <w:rsid w:val="00F45104"/>
    <w:rsid w:val="00F46727"/>
    <w:rsid w:val="00F46ABD"/>
    <w:rsid w:val="00F501B0"/>
    <w:rsid w:val="00F50876"/>
    <w:rsid w:val="00F52D1A"/>
    <w:rsid w:val="00F54232"/>
    <w:rsid w:val="00F5435D"/>
    <w:rsid w:val="00F544B3"/>
    <w:rsid w:val="00F55B39"/>
    <w:rsid w:val="00F63FF5"/>
    <w:rsid w:val="00F67650"/>
    <w:rsid w:val="00F71F25"/>
    <w:rsid w:val="00F7497A"/>
    <w:rsid w:val="00F74C41"/>
    <w:rsid w:val="00F74E82"/>
    <w:rsid w:val="00F75D8F"/>
    <w:rsid w:val="00F76181"/>
    <w:rsid w:val="00F806E0"/>
    <w:rsid w:val="00F81275"/>
    <w:rsid w:val="00F83AC0"/>
    <w:rsid w:val="00F84592"/>
    <w:rsid w:val="00F856AB"/>
    <w:rsid w:val="00F938A6"/>
    <w:rsid w:val="00F95449"/>
    <w:rsid w:val="00FA1507"/>
    <w:rsid w:val="00FA33FB"/>
    <w:rsid w:val="00FB26D7"/>
    <w:rsid w:val="00FB4475"/>
    <w:rsid w:val="00FB4FF4"/>
    <w:rsid w:val="00FB5884"/>
    <w:rsid w:val="00FC073A"/>
    <w:rsid w:val="00FC39A9"/>
    <w:rsid w:val="00FC531C"/>
    <w:rsid w:val="00FC58C1"/>
    <w:rsid w:val="00FD1EDE"/>
    <w:rsid w:val="00FD3901"/>
    <w:rsid w:val="00FD7058"/>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55297"/>
    <o:shapelayout v:ext="edit">
      <o:idmap v:ext="edit" data="1"/>
    </o:shapelayout>
  </w:shapeDefaults>
  <w:decimalSymbol w:val="."/>
  <w:listSeparator w:val=","/>
  <w14:docId w14:val="061C4F29"/>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link w:val="FooterChar"/>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character" w:customStyle="1" w:styleId="FooterChar">
    <w:name w:val="Footer Char"/>
    <w:basedOn w:val="DefaultParagraphFont"/>
    <w:link w:val="Footer"/>
    <w:rsid w:val="00F50876"/>
    <w:rPr>
      <w:rFonts w:ascii="Arial" w:hAnsi="Arial"/>
    </w:rPr>
  </w:style>
  <w:style w:type="paragraph" w:styleId="Revision">
    <w:name w:val="Revision"/>
    <w:hidden/>
    <w:uiPriority w:val="99"/>
    <w:semiHidden/>
    <w:rsid w:val="0010458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74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C671C-8ADA-4A55-886A-5499D5A8648E}">
  <ds:schemaRefs>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8586E7B-A7FB-4095-9C81-FDFF8731B2F8}">
  <ds:schemaRefs>
    <ds:schemaRef ds:uri="http://schemas.openxmlformats.org/officeDocument/2006/bibliography"/>
  </ds:schemaRefs>
</ds:datastoreItem>
</file>

<file path=customXml/itemProps4.xml><?xml version="1.0" encoding="utf-8"?>
<ds:datastoreItem xmlns:ds="http://schemas.openxmlformats.org/officeDocument/2006/customXml" ds:itemID="{D2068AF8-D9FC-4A9C-AD92-560438915A79}">
  <ds:schemaRefs>
    <ds:schemaRef ds:uri="http://schemas.openxmlformats.org/officeDocument/2006/bibliography"/>
  </ds:schemaRefs>
</ds:datastoreItem>
</file>

<file path=customXml/itemProps5.xml><?xml version="1.0" encoding="utf-8"?>
<ds:datastoreItem xmlns:ds="http://schemas.openxmlformats.org/officeDocument/2006/customXml" ds:itemID="{14EDAA68-6C57-4185-BA85-002A79209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FORMS</Template>
  <TotalTime>1</TotalTime>
  <Pages>2</Pages>
  <Words>747</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3</cp:revision>
  <cp:lastPrinted>2015-05-29T13:53:00Z</cp:lastPrinted>
  <dcterms:created xsi:type="dcterms:W3CDTF">2025-02-24T20:42:00Z</dcterms:created>
  <dcterms:modified xsi:type="dcterms:W3CDTF">2025-02-24T20:43:00Z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2018-12-05T13:40:39.6987133Z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2018-12-05T13:40:39.6987133Z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